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ADD6" w14:textId="77777777" w:rsidR="005E2C6C" w:rsidRPr="005E2C6C" w:rsidRDefault="005E2C6C" w:rsidP="005E2C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9180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E2C6C" w:rsidRPr="005E2C6C" w14:paraId="4A2D7BF1" w14:textId="77777777" w:rsidTr="005E2C6C">
        <w:trPr>
          <w:trHeight w:val="469"/>
        </w:trPr>
        <w:tc>
          <w:tcPr>
            <w:tcW w:w="9180" w:type="dxa"/>
            <w:tcBorders>
              <w:top w:val="none" w:sz="6" w:space="0" w:color="auto"/>
              <w:bottom w:val="none" w:sz="6" w:space="0" w:color="auto"/>
            </w:tcBorders>
          </w:tcPr>
          <w:p w14:paraId="3A79C8FF" w14:textId="77777777" w:rsidR="00613474" w:rsidRDefault="005E2C6C" w:rsidP="005E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bookmarkStart w:id="0" w:name="_Hlk101416018"/>
            <w:r w:rsidRPr="005E2C6C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ZAŁĄCZNIK NR </w:t>
            </w:r>
            <w:r w:rsidR="00613474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5</w:t>
            </w:r>
            <w:r w:rsidRPr="005E2C6C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DO </w:t>
            </w:r>
            <w:r w:rsidR="00613474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OPZ</w:t>
            </w:r>
          </w:p>
          <w:p w14:paraId="190AB0CE" w14:textId="3B5F082A" w:rsidR="005E2C6C" w:rsidRPr="005E2C6C" w:rsidRDefault="005E2C6C" w:rsidP="005E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5E2C6C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INFORMACJE DODATKOWE</w:t>
            </w:r>
            <w:bookmarkEnd w:id="0"/>
          </w:p>
        </w:tc>
      </w:tr>
      <w:tr w:rsidR="00613474" w:rsidRPr="005E2C6C" w14:paraId="5248B465" w14:textId="77777777" w:rsidTr="005E2C6C">
        <w:trPr>
          <w:trHeight w:val="469"/>
        </w:trPr>
        <w:tc>
          <w:tcPr>
            <w:tcW w:w="9180" w:type="dxa"/>
            <w:tcBorders>
              <w:top w:val="none" w:sz="6" w:space="0" w:color="auto"/>
              <w:bottom w:val="none" w:sz="6" w:space="0" w:color="auto"/>
            </w:tcBorders>
          </w:tcPr>
          <w:p w14:paraId="070B29A1" w14:textId="77777777" w:rsidR="00613474" w:rsidRPr="005E2C6C" w:rsidRDefault="00613474" w:rsidP="005E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14:paraId="11DD05F5" w14:textId="77777777" w:rsidR="003E7CC0" w:rsidRPr="003E7CC0" w:rsidRDefault="003E7CC0" w:rsidP="003E7CC0">
      <w:pPr>
        <w:rPr>
          <w:rFonts w:ascii="Arial" w:hAnsi="Arial" w:cs="Arial"/>
        </w:rPr>
      </w:pPr>
    </w:p>
    <w:p w14:paraId="11DD05F6" w14:textId="77777777" w:rsidR="003E7CC0" w:rsidRPr="003E7CC0" w:rsidRDefault="003E7CC0" w:rsidP="005E2C6C">
      <w:pPr>
        <w:jc w:val="both"/>
        <w:rPr>
          <w:rFonts w:ascii="Arial" w:hAnsi="Arial" w:cs="Arial"/>
          <w:b/>
        </w:rPr>
      </w:pPr>
      <w:r w:rsidRPr="003E7CC0">
        <w:rPr>
          <w:rFonts w:ascii="Arial" w:hAnsi="Arial" w:cs="Arial"/>
          <w:b/>
        </w:rPr>
        <w:t>I.</w:t>
      </w:r>
      <w:r w:rsidRPr="003E7CC0">
        <w:rPr>
          <w:rFonts w:ascii="Arial" w:hAnsi="Arial" w:cs="Arial"/>
          <w:b/>
        </w:rPr>
        <w:tab/>
        <w:t xml:space="preserve">INFORMACJE OGÓLNE </w:t>
      </w:r>
    </w:p>
    <w:p w14:paraId="11DD05F7" w14:textId="05BD69BD" w:rsidR="003E7CC0" w:rsidRPr="00DF2305" w:rsidRDefault="003E7CC0" w:rsidP="005E2C6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DF2305">
        <w:rPr>
          <w:rFonts w:ascii="Arial" w:hAnsi="Arial" w:cs="Arial"/>
          <w:b/>
        </w:rPr>
        <w:t>Ubezpieczający / Ubezpieczony</w:t>
      </w:r>
    </w:p>
    <w:p w14:paraId="11DD05F8" w14:textId="77777777" w:rsidR="003E7CC0" w:rsidRPr="003E7CC0" w:rsidRDefault="003E7CC0" w:rsidP="005E2C6C">
      <w:p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Nazwa:</w:t>
      </w:r>
      <w:r w:rsidRPr="003E7CC0">
        <w:rPr>
          <w:rFonts w:ascii="Arial" w:hAnsi="Arial" w:cs="Arial"/>
        </w:rPr>
        <w:tab/>
        <w:t>Lubelski Ośrodek Doradztwa Rolniczego w Końskowoli</w:t>
      </w:r>
    </w:p>
    <w:p w14:paraId="11DD05F9" w14:textId="77777777" w:rsidR="003E7CC0" w:rsidRPr="003E7CC0" w:rsidRDefault="003E7CC0" w:rsidP="005E2C6C">
      <w:p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Adres / siedziba: Ul. Pożowska 8, 24-130 Końskowola</w:t>
      </w:r>
    </w:p>
    <w:p w14:paraId="11DD05FA" w14:textId="77777777" w:rsidR="003E7CC0" w:rsidRPr="003E7CC0" w:rsidRDefault="003E7CC0" w:rsidP="005E2C6C">
      <w:p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NIP: 7160014150</w:t>
      </w:r>
    </w:p>
    <w:p w14:paraId="11DD05FB" w14:textId="77777777" w:rsidR="003E7CC0" w:rsidRPr="003E7CC0" w:rsidRDefault="003E7CC0" w:rsidP="005E2C6C">
      <w:p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REGON: 004204461</w:t>
      </w:r>
    </w:p>
    <w:p w14:paraId="0E828633" w14:textId="77777777" w:rsidR="002665F6" w:rsidRPr="002665F6" w:rsidRDefault="002665F6" w:rsidP="005E2C6C">
      <w:pPr>
        <w:jc w:val="both"/>
        <w:rPr>
          <w:rFonts w:ascii="Arial" w:hAnsi="Arial" w:cs="Arial"/>
        </w:rPr>
      </w:pPr>
      <w:r w:rsidRPr="002665F6">
        <w:rPr>
          <w:rFonts w:ascii="Arial" w:hAnsi="Arial" w:cs="Arial"/>
        </w:rPr>
        <w:t xml:space="preserve">PKD podstawowe: </w:t>
      </w:r>
    </w:p>
    <w:p w14:paraId="64C94F0C" w14:textId="77777777" w:rsidR="002665F6" w:rsidRDefault="002665F6" w:rsidP="005E2C6C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</w:rPr>
      </w:pPr>
      <w:r w:rsidRPr="002665F6">
        <w:rPr>
          <w:rFonts w:ascii="Arial" w:hAnsi="Arial" w:cs="Arial"/>
        </w:rPr>
        <w:t>Pozostałe doradztwo w zakresie prowadzenia działalności gospodarczej i zarządzania (70.22.Z)</w:t>
      </w:r>
    </w:p>
    <w:p w14:paraId="11DD05FC" w14:textId="19EA6258" w:rsidR="003E7CC0" w:rsidRDefault="002665F6" w:rsidP="005E2C6C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</w:rPr>
      </w:pPr>
      <w:r w:rsidRPr="002665F6">
        <w:rPr>
          <w:rFonts w:ascii="Arial" w:hAnsi="Arial" w:cs="Arial"/>
        </w:rPr>
        <w:t>Restauracje i inne stałe placówki gastronomiczne (56.10.A)</w:t>
      </w:r>
    </w:p>
    <w:p w14:paraId="4FCB7B6C" w14:textId="77777777" w:rsidR="002665F6" w:rsidRPr="002665F6" w:rsidRDefault="002665F6" w:rsidP="005E2C6C">
      <w:pPr>
        <w:pStyle w:val="Akapitzlist"/>
        <w:ind w:left="426"/>
        <w:jc w:val="both"/>
        <w:rPr>
          <w:rFonts w:ascii="Arial" w:hAnsi="Arial" w:cs="Arial"/>
        </w:rPr>
      </w:pPr>
    </w:p>
    <w:p w14:paraId="11DD05FD" w14:textId="3FDAF7F8" w:rsidR="003E7CC0" w:rsidRPr="00DF2305" w:rsidRDefault="003E7CC0" w:rsidP="005E2C6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DF2305">
        <w:rPr>
          <w:rFonts w:ascii="Arial" w:hAnsi="Arial" w:cs="Arial"/>
          <w:b/>
        </w:rPr>
        <w:t>Opis prowadzonej działalności</w:t>
      </w:r>
    </w:p>
    <w:p w14:paraId="11DD05FE" w14:textId="3FCA545F" w:rsidR="003E7CC0" w:rsidRPr="003E7CC0" w:rsidRDefault="003E7CC0" w:rsidP="005E2C6C">
      <w:p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 xml:space="preserve">LODR w Końskowoli jest </w:t>
      </w:r>
      <w:proofErr w:type="gramStart"/>
      <w:r w:rsidRPr="003E7CC0">
        <w:rPr>
          <w:rFonts w:ascii="Arial" w:hAnsi="Arial" w:cs="Arial"/>
        </w:rPr>
        <w:t>państwową  jednostką</w:t>
      </w:r>
      <w:proofErr w:type="gramEnd"/>
      <w:r w:rsidRPr="003E7CC0">
        <w:rPr>
          <w:rFonts w:ascii="Arial" w:hAnsi="Arial" w:cs="Arial"/>
        </w:rPr>
        <w:t xml:space="preserve"> organizacyjną posiadającą osobowość prawną, działającą na podstawie ustawy z dnia 22 października 2004 roku o jednostkach doradztwa rolniczego </w:t>
      </w:r>
      <w:r w:rsidR="007B405D" w:rsidRPr="006F7B51">
        <w:rPr>
          <w:rFonts w:ascii="Arial" w:hAnsi="Arial" w:cs="Arial"/>
          <w:color w:val="EE0000"/>
        </w:rPr>
        <w:t>(t.j. Dz. U. z 202</w:t>
      </w:r>
      <w:r w:rsidR="006F7B51" w:rsidRPr="006F7B51">
        <w:rPr>
          <w:rFonts w:ascii="Arial" w:hAnsi="Arial" w:cs="Arial"/>
          <w:color w:val="EE0000"/>
        </w:rPr>
        <w:t>4</w:t>
      </w:r>
      <w:r w:rsidR="007B405D" w:rsidRPr="006F7B51">
        <w:rPr>
          <w:rFonts w:ascii="Arial" w:hAnsi="Arial" w:cs="Arial"/>
          <w:color w:val="EE0000"/>
        </w:rPr>
        <w:t xml:space="preserve"> r. poz. </w:t>
      </w:r>
      <w:r w:rsidR="006F7B51" w:rsidRPr="006F7B51">
        <w:rPr>
          <w:rFonts w:ascii="Arial" w:hAnsi="Arial" w:cs="Arial"/>
          <w:color w:val="EE0000"/>
        </w:rPr>
        <w:t>76</w:t>
      </w:r>
      <w:r w:rsidR="007B405D" w:rsidRPr="006F7B51">
        <w:rPr>
          <w:rFonts w:ascii="Arial" w:hAnsi="Arial" w:cs="Arial"/>
          <w:color w:val="EE0000"/>
        </w:rPr>
        <w:t xml:space="preserve">). </w:t>
      </w:r>
    </w:p>
    <w:p w14:paraId="11DD05FF" w14:textId="77777777" w:rsidR="003E7CC0" w:rsidRPr="003E7CC0" w:rsidRDefault="003E7CC0" w:rsidP="005E2C6C">
      <w:p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LODR prowadzi doradztwo rolnicze obejmujące działania w zakresie rolnictwa, rozwoju wsi, rynków rolnych oraz wiejskiego gospodarstwa domowego, mające na celu poprawę poziomu dochodów rolniczych oraz podnoszenie konkurencyjności rynkowej gospodarstw rolnych, wspieranie zrównoważonego rozwoju obszarów wiejskich, a także podnoszenie poziomu kwalifikacji zawodowych rolników i innych mieszkańców obszarów wiejskich.</w:t>
      </w:r>
    </w:p>
    <w:p w14:paraId="11DD0600" w14:textId="77777777" w:rsidR="003E7CC0" w:rsidRDefault="003E7CC0" w:rsidP="005E2C6C">
      <w:p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Realizacja zadań uwzględnia kierunki rozwoju wyznaczone w regionalnych i lokalnych programach rozwoju rolnictwa i obszarów wiejskich, ustalonych przez właściwe organy administracji rządowej i samorządu terytorialnego.</w:t>
      </w:r>
    </w:p>
    <w:p w14:paraId="0DAAED5D" w14:textId="77777777" w:rsidR="006A3009" w:rsidRDefault="006A3009" w:rsidP="006A3009">
      <w:pPr>
        <w:spacing w:after="0"/>
        <w:jc w:val="both"/>
        <w:rPr>
          <w:rFonts w:ascii="Arial" w:hAnsi="Arial" w:cs="Arial"/>
          <w:color w:val="EE0000"/>
        </w:rPr>
      </w:pPr>
      <w:r>
        <w:rPr>
          <w:rFonts w:ascii="Arial" w:hAnsi="Arial" w:cs="Arial"/>
          <w:color w:val="EE0000"/>
        </w:rPr>
        <w:t>Podstawowa działalność obejmuje: doradztwo rolnicze i szkolenia, organizowanie targów, wystaw, pokazów, konferencji i innych przedsięwzięć upowszechniających wiedzę rolniczą oraz nowe technologie produkcji, hodowlę pszczół, prowadzenie upraw sadowniczych, a także prowadzenie działalności doświadczalno-wdrożeniowej i demonstracyjnej w zakresie produkcji roślinnej i sadowniczej, w szczególności poprzez funkcjonowanie Sadu Doświadczalno-Wdrożeniowego oraz Pól Doświadczalno-Wdrożeniowych, realizację doświadczeń i obserwacji wdrożeniowych, monitoring i sygnalizację występowania agrofagów, ocenę odmian oraz technologii produkcji, jak również prowadzenie Centrum Innowacyjno-Szkoleniowego z miejscami hotelowymi i zapleczem gastronomicznym.</w:t>
      </w:r>
    </w:p>
    <w:p w14:paraId="1F22932B" w14:textId="5DC8B181" w:rsidR="003A0FFF" w:rsidRPr="003A0FFF" w:rsidRDefault="006A3009" w:rsidP="006A30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EE0000"/>
        </w:rPr>
        <w:t xml:space="preserve">LODR w Końskowoli prowadzi działalność doradczą i informacyjną związaną z monitoringiem agrofagów oraz wykorzystaniem zaplecza meteorologicznego i sygnalizacyjnego, obejmującą w szczególności funkcjonowanie sieci stacji meteorologicznych, prowadzenie obserwacji terenowych i </w:t>
      </w:r>
      <w:r>
        <w:rPr>
          <w:rFonts w:ascii="Arial" w:hAnsi="Arial" w:cs="Arial"/>
          <w:color w:val="EE0000"/>
        </w:rPr>
        <w:lastRenderedPageBreak/>
        <w:t>sadowniczych, analizę danych pogodowych, ocenę zagrożeń dla upraw oraz opracowywanie komunikatów i zaleceń dla producentów rolnych w zakresie ochrony roślin i technologii produkcji</w:t>
      </w:r>
      <w:r w:rsidR="003A0FFF">
        <w:rPr>
          <w:rFonts w:ascii="Arial" w:hAnsi="Arial" w:cs="Arial"/>
          <w:color w:val="EE0000"/>
        </w:rPr>
        <w:t xml:space="preserve">. </w:t>
      </w:r>
    </w:p>
    <w:p w14:paraId="11DD0602" w14:textId="44A86DE6" w:rsidR="003E7CC0" w:rsidRPr="003E7CC0" w:rsidRDefault="003E7CC0" w:rsidP="005E2C6C">
      <w:pPr>
        <w:spacing w:after="0"/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Podstawowym zadaniem Lubelskiego Ośrodka Doradztwa Rolniczego w Końsk</w:t>
      </w:r>
      <w:r w:rsidR="000D6136">
        <w:rPr>
          <w:rFonts w:ascii="Arial" w:hAnsi="Arial" w:cs="Arial"/>
        </w:rPr>
        <w:t>o</w:t>
      </w:r>
      <w:r w:rsidRPr="003E7CC0">
        <w:rPr>
          <w:rFonts w:ascii="Arial" w:hAnsi="Arial" w:cs="Arial"/>
        </w:rPr>
        <w:t>woli jest udzielanie wszechstronnej pomocy rolnikom, mieszkańcom obszarów wiejskich oraz przedsiębiorcom związanym z przetwórstwem rolno-spożywczym w celu zwiększania dochodów gospodarstw rolnych oraz poprawy warunków życia na wsi, m.in.:</w:t>
      </w:r>
    </w:p>
    <w:p w14:paraId="11DD0603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E7CC0">
        <w:rPr>
          <w:rFonts w:ascii="Arial" w:hAnsi="Arial" w:cs="Arial"/>
        </w:rPr>
        <w:t>oradztwo indywidualne i grupowe,</w:t>
      </w:r>
    </w:p>
    <w:p w14:paraId="11DD0604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 xml:space="preserve">edukowanie rolników poprzez organizowanie szkoleń, kursów, konferencji i seminariów, </w:t>
      </w:r>
    </w:p>
    <w:p w14:paraId="11DD0605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opracowywanie biznesplanów przedsięwzięć inwestycyjnych oraz wniosków o dopłaty z programów UE,</w:t>
      </w:r>
    </w:p>
    <w:p w14:paraId="11DD0606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prowadzenie działalności informacyjnej,</w:t>
      </w:r>
    </w:p>
    <w:p w14:paraId="11DD0607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prowadzenie działalności wydawniczej.</w:t>
      </w:r>
    </w:p>
    <w:p w14:paraId="11DD0608" w14:textId="77777777" w:rsidR="003E7CC0" w:rsidRPr="003E7CC0" w:rsidRDefault="003E7CC0" w:rsidP="005E2C6C">
      <w:pPr>
        <w:spacing w:after="0"/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Działania doradcze ukierunkowane są na:</w:t>
      </w:r>
    </w:p>
    <w:p w14:paraId="11DD0609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doradztwo technologiczne,</w:t>
      </w:r>
    </w:p>
    <w:p w14:paraId="11DD060A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pomoc rolnikom w ubieganiu się o przyznanie pomocy finansowej ze środków pochodzących z funduszy UE lub innych instytucji krajowych i zagranicznych,</w:t>
      </w:r>
    </w:p>
    <w:p w14:paraId="11DD060B" w14:textId="60B3B891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 xml:space="preserve">wdrażanie Kodeksu Dobrej Praktyki Rolniczej </w:t>
      </w:r>
      <w:proofErr w:type="gramStart"/>
      <w:r w:rsidRPr="003E7CC0">
        <w:rPr>
          <w:rFonts w:ascii="Arial" w:hAnsi="Arial" w:cs="Arial"/>
        </w:rPr>
        <w:t xml:space="preserve">i </w:t>
      </w:r>
      <w:r w:rsidR="00E06A5A" w:rsidRPr="004D2FFF">
        <w:rPr>
          <w:rFonts w:ascii="Arial" w:hAnsi="Arial" w:cs="Arial"/>
          <w:color w:val="EE0000"/>
        </w:rPr>
        <w:t>,interwencji</w:t>
      </w:r>
      <w:proofErr w:type="gramEnd"/>
      <w:r w:rsidR="00E06A5A" w:rsidRPr="004D2FFF">
        <w:rPr>
          <w:rFonts w:ascii="Arial" w:hAnsi="Arial" w:cs="Arial"/>
          <w:color w:val="EE0000"/>
        </w:rPr>
        <w:t xml:space="preserve"> rolno-środowiskowo-klimatycznych</w:t>
      </w:r>
    </w:p>
    <w:p w14:paraId="11DD060C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modernizację gospodarstw rolnych poprzez wprowadzanie nowoczesnych rozwiązań organizacyjnych i technologicznych,</w:t>
      </w:r>
    </w:p>
    <w:p w14:paraId="11DD060D" w14:textId="2993202E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 xml:space="preserve">wdrażanie rachunkowości rolnej i Polskiego </w:t>
      </w:r>
      <w:r w:rsidRPr="006F7B51">
        <w:rPr>
          <w:rFonts w:ascii="Arial" w:hAnsi="Arial" w:cs="Arial"/>
          <w:color w:val="EE0000"/>
        </w:rPr>
        <w:t>F</w:t>
      </w:r>
      <w:r w:rsidR="006F7B51" w:rsidRPr="006F7B51">
        <w:rPr>
          <w:rFonts w:ascii="Arial" w:hAnsi="Arial" w:cs="Arial"/>
          <w:color w:val="EE0000"/>
        </w:rPr>
        <w:t>SDN</w:t>
      </w:r>
      <w:r w:rsidRPr="006F7B51">
        <w:rPr>
          <w:rFonts w:ascii="Arial" w:hAnsi="Arial" w:cs="Arial"/>
          <w:color w:val="EE0000"/>
        </w:rPr>
        <w:t>,</w:t>
      </w:r>
    </w:p>
    <w:p w14:paraId="11DD060E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wspieranie rozwoju małej przedsiębiorczości na wsi,</w:t>
      </w:r>
    </w:p>
    <w:p w14:paraId="11DD060F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działania na rzecz ochrony i zachowania dziedzictwa kulturowego,</w:t>
      </w:r>
    </w:p>
    <w:p w14:paraId="11DD0610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ochronę naturalnego środowiska i krajobrazu przyrodniczego,</w:t>
      </w:r>
    </w:p>
    <w:p w14:paraId="11DD0611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integrowanie się rolników w grupy producenckie,</w:t>
      </w:r>
    </w:p>
    <w:p w14:paraId="11DD0612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promocję nowoczesnych rozwiązań technicznych i technologicznych,</w:t>
      </w:r>
    </w:p>
    <w:p w14:paraId="11DD0613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upowszechnianie wiedzy o odnawialnych źródłach energii.</w:t>
      </w:r>
    </w:p>
    <w:p w14:paraId="11DD0614" w14:textId="77777777" w:rsidR="003E7CC0" w:rsidRPr="003E7CC0" w:rsidRDefault="003E7CC0" w:rsidP="005E2C6C">
      <w:pPr>
        <w:spacing w:after="0"/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Ośrodek świadczy usługi w następującym zakresie:</w:t>
      </w:r>
    </w:p>
    <w:p w14:paraId="11DD0615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organizowanie targów, wystaw, pokazów, konferencji i innych przedsięwzięć upowszechniających wiedzę rolniczą i nowe technologie produkcji;</w:t>
      </w:r>
    </w:p>
    <w:p w14:paraId="11DD0616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wypełnianie wniosków lub innych dokumentów niezbędnych do ubiegania się o przyznanie pomocy finansowej ze środków pochodzących z funduszy Unii Europejskiej lub innych instytucji krajowych i zagranicznych.</w:t>
      </w:r>
    </w:p>
    <w:p w14:paraId="11DD0617" w14:textId="77777777" w:rsidR="003E7CC0" w:rsidRPr="003E7CC0" w:rsidRDefault="003E7CC0" w:rsidP="005E2C6C">
      <w:pPr>
        <w:spacing w:after="0"/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Prowadzenie:</w:t>
      </w:r>
    </w:p>
    <w:p w14:paraId="11DD0618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ksiąg rachunkowych i dokumentacji niezbędnej w rachunkowości w gospodarstwach rolnych,</w:t>
      </w:r>
    </w:p>
    <w:p w14:paraId="11DD0619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prowadzenie Biura Rachunkowego LODR – rozliczanie podatku VAT w rolnictwie (obowiązkowe OC zawarte),</w:t>
      </w:r>
    </w:p>
    <w:p w14:paraId="11DD061A" w14:textId="4EA7DA0C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szkoleń technologicznych stacjonarnych</w:t>
      </w:r>
      <w:r w:rsidR="006A3009">
        <w:rPr>
          <w:rFonts w:ascii="Arial" w:hAnsi="Arial" w:cs="Arial"/>
        </w:rPr>
        <w:t xml:space="preserve"> </w:t>
      </w:r>
      <w:r w:rsidR="006A3009" w:rsidRPr="006A3009">
        <w:rPr>
          <w:rFonts w:ascii="Arial" w:hAnsi="Arial" w:cs="Arial"/>
          <w:color w:val="EE0000"/>
        </w:rPr>
        <w:t>oraz on</w:t>
      </w:r>
      <w:r w:rsidR="006A3009">
        <w:rPr>
          <w:rFonts w:ascii="Arial" w:hAnsi="Arial" w:cs="Arial"/>
          <w:color w:val="EE0000"/>
        </w:rPr>
        <w:t>-</w:t>
      </w:r>
      <w:r w:rsidR="006A3009" w:rsidRPr="006A3009">
        <w:rPr>
          <w:rFonts w:ascii="Arial" w:hAnsi="Arial" w:cs="Arial"/>
          <w:color w:val="EE0000"/>
        </w:rPr>
        <w:t xml:space="preserve">line </w:t>
      </w:r>
      <w:r w:rsidRPr="006A3009">
        <w:rPr>
          <w:rFonts w:ascii="Arial" w:hAnsi="Arial" w:cs="Arial"/>
          <w:color w:val="EE0000"/>
        </w:rPr>
        <w:t xml:space="preserve"> </w:t>
      </w:r>
    </w:p>
    <w:p w14:paraId="1C164DB3" w14:textId="77777777" w:rsidR="006A3009" w:rsidRDefault="006A3009" w:rsidP="006A300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EE0000"/>
        </w:rPr>
      </w:pPr>
      <w:r>
        <w:rPr>
          <w:rFonts w:ascii="Arial" w:hAnsi="Arial" w:cs="Arial"/>
          <w:color w:val="EE0000"/>
        </w:rPr>
        <w:t>kursów z zakresu: stosowania środków ochrony roślin sprzętem naziemnym, z wyłączeniem sprzętu montowanego na pojazdach szynowych oraz innego sprzętu stosowanego w kolejnictwie, doradztwa dotyczącego środków ochrony roślin, Integrowanej Produkcji Roślin, stosowanie środków ochrony roślin metodą fumigacji.</w:t>
      </w:r>
    </w:p>
    <w:p w14:paraId="26730DD5" w14:textId="576B68FF" w:rsidR="006A3009" w:rsidRPr="006A3009" w:rsidRDefault="006A3009" w:rsidP="006A300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EE0000"/>
        </w:rPr>
      </w:pPr>
      <w:r>
        <w:rPr>
          <w:rFonts w:ascii="Arial" w:hAnsi="Arial" w:cs="Arial"/>
          <w:color w:val="EE0000"/>
        </w:rPr>
        <w:t>kursów dla operatorów kombajnistów zbożowych</w:t>
      </w:r>
    </w:p>
    <w:p w14:paraId="11DD061C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kursów z zakresu agroturystyki,</w:t>
      </w:r>
    </w:p>
    <w:p w14:paraId="11DD061D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działalności wydawniczej,</w:t>
      </w:r>
    </w:p>
    <w:p w14:paraId="11DD061E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lastRenderedPageBreak/>
        <w:t>produkcji matek pszczelich,</w:t>
      </w:r>
    </w:p>
    <w:p w14:paraId="11DD061F" w14:textId="77777777" w:rsidR="00630FF1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oceny sprawności technicznej opryskiwaczy</w:t>
      </w:r>
    </w:p>
    <w:p w14:paraId="11DD0621" w14:textId="77777777" w:rsidR="003E7CC0" w:rsidRPr="003E7CC0" w:rsidRDefault="003E7CC0" w:rsidP="005E2C6C">
      <w:pPr>
        <w:spacing w:after="0"/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Sporządzanie opracowań technologicznych dla gospodarstw w zakresie:</w:t>
      </w:r>
    </w:p>
    <w:p w14:paraId="11DD0622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opracowań oceny możliwości inwestycyjnych gospodarstw rolnych,</w:t>
      </w:r>
    </w:p>
    <w:p w14:paraId="11DD0623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analiz i opracowań ekonomicznych, finansowych i technologicznych,</w:t>
      </w:r>
    </w:p>
    <w:p w14:paraId="11DD0624" w14:textId="7BF702FE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planów</w:t>
      </w:r>
      <w:r w:rsidR="00E06A5A">
        <w:rPr>
          <w:rFonts w:ascii="Arial" w:hAnsi="Arial" w:cs="Arial"/>
        </w:rPr>
        <w:t xml:space="preserve"> </w:t>
      </w:r>
      <w:r w:rsidR="00E06A5A" w:rsidRPr="004D2FFF">
        <w:rPr>
          <w:rFonts w:ascii="Arial" w:hAnsi="Arial" w:cs="Arial"/>
          <w:color w:val="EE0000"/>
        </w:rPr>
        <w:t>działalności rolnośrodowiskowo-klimatycznej</w:t>
      </w:r>
      <w:r w:rsidRPr="003E7CC0">
        <w:rPr>
          <w:rFonts w:ascii="Arial" w:hAnsi="Arial" w:cs="Arial"/>
        </w:rPr>
        <w:t>,</w:t>
      </w:r>
    </w:p>
    <w:p w14:paraId="11DD0625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planów przestawienia gospodarstwa rolnego na produkcję metodami ekologicznymi lub planów produkcji w gospodarstwach ekologicznych,</w:t>
      </w:r>
    </w:p>
    <w:p w14:paraId="11DD0626" w14:textId="77777777" w:rsidR="003E7CC0" w:rsidRPr="003E7CC0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planów nawozowych lub planów przechowalnictwa nawozów naturalnych,</w:t>
      </w:r>
    </w:p>
    <w:p w14:paraId="11DD0627" w14:textId="1864EF47" w:rsidR="003E7CC0" w:rsidRPr="006A3009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proofErr w:type="gramStart"/>
      <w:r w:rsidRPr="006A3009">
        <w:rPr>
          <w:rFonts w:ascii="Arial" w:hAnsi="Arial" w:cs="Arial"/>
        </w:rPr>
        <w:t>planów</w:t>
      </w:r>
      <w:r w:rsidR="00BD149E" w:rsidRPr="006A3009">
        <w:rPr>
          <w:rFonts w:ascii="Arial" w:hAnsi="Arial" w:cs="Arial"/>
        </w:rPr>
        <w:t xml:space="preserve"> </w:t>
      </w:r>
      <w:r w:rsidRPr="006A3009">
        <w:rPr>
          <w:rFonts w:ascii="Arial" w:hAnsi="Arial" w:cs="Arial"/>
        </w:rPr>
        <w:t xml:space="preserve"> ochrony</w:t>
      </w:r>
      <w:proofErr w:type="gramEnd"/>
      <w:r w:rsidRPr="006A3009">
        <w:rPr>
          <w:rFonts w:ascii="Arial" w:hAnsi="Arial" w:cs="Arial"/>
        </w:rPr>
        <w:t xml:space="preserve"> roślin i żywienia zwierząt gospodarskich,</w:t>
      </w:r>
    </w:p>
    <w:p w14:paraId="11DD0628" w14:textId="77777777" w:rsidR="003E7CC0" w:rsidRPr="00630FF1" w:rsidRDefault="003E7CC0" w:rsidP="005E2C6C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planów technologicznych z produkcji roślinnej, zwierzęcej, warzywniczej i sadowniczej oraz działów specjalnych.</w:t>
      </w:r>
    </w:p>
    <w:p w14:paraId="11DD0631" w14:textId="4A10663F" w:rsidR="003E7CC0" w:rsidRDefault="003E7CC0" w:rsidP="005E2C6C">
      <w:p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Więcej informacji na stronie: http://www.wodr.konskowola.pl</w:t>
      </w:r>
    </w:p>
    <w:p w14:paraId="4FAF0A35" w14:textId="507C08AF" w:rsidR="001B4504" w:rsidRPr="003A0FFF" w:rsidRDefault="001B4504" w:rsidP="001B4504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color w:val="EE0000"/>
        </w:rPr>
      </w:pPr>
      <w:r w:rsidRPr="003A0FFF">
        <w:rPr>
          <w:rFonts w:ascii="Arial" w:hAnsi="Arial" w:cs="Arial"/>
          <w:b/>
          <w:color w:val="EE0000"/>
        </w:rPr>
        <w:t>Informacja nt. obrotów wg danych za 202</w:t>
      </w:r>
      <w:r w:rsidR="00D86C66" w:rsidRPr="003A0FFF">
        <w:rPr>
          <w:rFonts w:ascii="Arial" w:hAnsi="Arial" w:cs="Arial"/>
          <w:b/>
          <w:color w:val="EE0000"/>
        </w:rPr>
        <w:t>5</w:t>
      </w:r>
      <w:r w:rsidRPr="003A0FFF">
        <w:rPr>
          <w:rFonts w:ascii="Arial" w:hAnsi="Arial" w:cs="Arial"/>
          <w:b/>
          <w:color w:val="EE0000"/>
        </w:rPr>
        <w:t xml:space="preserve"> r.:</w:t>
      </w:r>
    </w:p>
    <w:p w14:paraId="09276142" w14:textId="7AC4DD07" w:rsidR="001B4504" w:rsidRPr="003A0FFF" w:rsidRDefault="001B4504" w:rsidP="001B4504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EE0000"/>
        </w:rPr>
      </w:pPr>
      <w:r w:rsidRPr="003A0FFF">
        <w:rPr>
          <w:rFonts w:ascii="Arial" w:hAnsi="Arial" w:cs="Arial"/>
          <w:color w:val="EE0000"/>
        </w:rPr>
        <w:t xml:space="preserve">przychody z działalności gospodarczej: </w:t>
      </w:r>
      <w:r w:rsidR="00C40EF6" w:rsidRPr="003A0FFF">
        <w:rPr>
          <w:rFonts w:ascii="Arial" w:hAnsi="Arial" w:cs="Arial"/>
          <w:color w:val="EE0000"/>
        </w:rPr>
        <w:t>8 647 620,86</w:t>
      </w:r>
    </w:p>
    <w:p w14:paraId="46CAD7D3" w14:textId="0D4E98B5" w:rsidR="001B4504" w:rsidRPr="003A0FFF" w:rsidRDefault="001B4504" w:rsidP="001B4504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EE0000"/>
        </w:rPr>
      </w:pPr>
      <w:r w:rsidRPr="003A0FFF">
        <w:rPr>
          <w:rFonts w:ascii="Arial" w:hAnsi="Arial" w:cs="Arial"/>
          <w:color w:val="EE0000"/>
        </w:rPr>
        <w:t>z dotacją celową i projektami UE</w:t>
      </w:r>
      <w:r w:rsidR="00C40EF6" w:rsidRPr="003A0FFF">
        <w:rPr>
          <w:rFonts w:ascii="Arial" w:hAnsi="Arial" w:cs="Arial"/>
          <w:color w:val="EE0000"/>
        </w:rPr>
        <w:t xml:space="preserve">: 66 512 942,20 </w:t>
      </w:r>
    </w:p>
    <w:p w14:paraId="6EC691FE" w14:textId="397E1A79" w:rsidR="001B4504" w:rsidRPr="003A0FFF" w:rsidRDefault="001B4504" w:rsidP="001B4504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EE0000"/>
        </w:rPr>
      </w:pPr>
      <w:r w:rsidRPr="003A0FFF">
        <w:rPr>
          <w:rFonts w:ascii="Arial" w:hAnsi="Arial" w:cs="Arial"/>
          <w:color w:val="EE0000"/>
        </w:rPr>
        <w:t>w tym odpłatne usługi doradcze:</w:t>
      </w:r>
      <w:r w:rsidR="00C40EF6" w:rsidRPr="003A0FFF">
        <w:rPr>
          <w:rFonts w:ascii="Arial" w:hAnsi="Arial" w:cs="Arial"/>
          <w:color w:val="EE0000"/>
        </w:rPr>
        <w:t xml:space="preserve"> 6 428 156,70</w:t>
      </w:r>
    </w:p>
    <w:p w14:paraId="52DB9D08" w14:textId="7FEC5D2A" w:rsidR="001B4504" w:rsidRPr="003A0FFF" w:rsidRDefault="001B4504" w:rsidP="001B4504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color w:val="EE0000"/>
        </w:rPr>
      </w:pPr>
      <w:r w:rsidRPr="003A0FFF">
        <w:rPr>
          <w:rFonts w:ascii="Arial" w:hAnsi="Arial" w:cs="Arial"/>
          <w:b/>
          <w:color w:val="EE0000"/>
        </w:rPr>
        <w:t xml:space="preserve">Informacja nt. obrotów planowanych wg danych na </w:t>
      </w:r>
      <w:proofErr w:type="gramStart"/>
      <w:r w:rsidRPr="003A0FFF">
        <w:rPr>
          <w:rFonts w:ascii="Arial" w:hAnsi="Arial" w:cs="Arial"/>
          <w:b/>
          <w:color w:val="EE0000"/>
        </w:rPr>
        <w:t>202</w:t>
      </w:r>
      <w:r w:rsidR="00D86C66" w:rsidRPr="003A0FFF">
        <w:rPr>
          <w:rFonts w:ascii="Arial" w:hAnsi="Arial" w:cs="Arial"/>
          <w:b/>
          <w:color w:val="EE0000"/>
        </w:rPr>
        <w:t>6r</w:t>
      </w:r>
      <w:r w:rsidR="00EA7547" w:rsidRPr="003A0FFF">
        <w:rPr>
          <w:rFonts w:ascii="Arial" w:hAnsi="Arial" w:cs="Arial"/>
          <w:b/>
          <w:color w:val="EE0000"/>
        </w:rPr>
        <w:t>.</w:t>
      </w:r>
      <w:proofErr w:type="gramEnd"/>
      <w:r w:rsidRPr="003A0FFF">
        <w:rPr>
          <w:rFonts w:ascii="Arial" w:hAnsi="Arial" w:cs="Arial"/>
          <w:b/>
          <w:color w:val="EE0000"/>
        </w:rPr>
        <w:t>:</w:t>
      </w:r>
    </w:p>
    <w:p w14:paraId="4E241B24" w14:textId="3D22D782" w:rsidR="001B4504" w:rsidRPr="003A0FFF" w:rsidRDefault="001B4504" w:rsidP="001B4504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EE0000"/>
        </w:rPr>
      </w:pPr>
      <w:r w:rsidRPr="003A0FFF">
        <w:rPr>
          <w:rFonts w:ascii="Arial" w:hAnsi="Arial" w:cs="Arial"/>
          <w:color w:val="EE0000"/>
        </w:rPr>
        <w:t>przychody z działalności gospodarczej:</w:t>
      </w:r>
      <w:r w:rsidR="00C40EF6" w:rsidRPr="003A0FFF">
        <w:rPr>
          <w:rFonts w:ascii="Arial" w:hAnsi="Arial" w:cs="Arial"/>
          <w:color w:val="EE0000"/>
        </w:rPr>
        <w:t>11 169 000,00</w:t>
      </w:r>
    </w:p>
    <w:p w14:paraId="5A3208BF" w14:textId="4DAE44FA" w:rsidR="001B4504" w:rsidRPr="003A0FFF" w:rsidRDefault="001B4504" w:rsidP="001B4504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EE0000"/>
        </w:rPr>
      </w:pPr>
      <w:r w:rsidRPr="003A0FFF">
        <w:rPr>
          <w:rFonts w:ascii="Arial" w:hAnsi="Arial" w:cs="Arial"/>
          <w:color w:val="EE0000"/>
        </w:rPr>
        <w:t>z dotacją celową i projektami UE:</w:t>
      </w:r>
      <w:r w:rsidR="00C40EF6" w:rsidRPr="003A0FFF">
        <w:rPr>
          <w:rFonts w:ascii="Arial" w:hAnsi="Arial" w:cs="Arial"/>
          <w:color w:val="EE0000"/>
        </w:rPr>
        <w:t xml:space="preserve"> </w:t>
      </w:r>
      <w:proofErr w:type="gramStart"/>
      <w:r w:rsidR="00C40EF6" w:rsidRPr="003A0FFF">
        <w:rPr>
          <w:rFonts w:ascii="Arial" w:hAnsi="Arial" w:cs="Arial"/>
          <w:color w:val="EE0000"/>
        </w:rPr>
        <w:t>66  238</w:t>
      </w:r>
      <w:proofErr w:type="gramEnd"/>
      <w:r w:rsidR="00C40EF6" w:rsidRPr="003A0FFF">
        <w:rPr>
          <w:rFonts w:ascii="Arial" w:hAnsi="Arial" w:cs="Arial"/>
          <w:color w:val="EE0000"/>
        </w:rPr>
        <w:t xml:space="preserve"> 000,00</w:t>
      </w:r>
    </w:p>
    <w:p w14:paraId="4C866AF7" w14:textId="4155841B" w:rsidR="001B4504" w:rsidRPr="003A0FFF" w:rsidRDefault="001B4504" w:rsidP="001B4504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EE0000"/>
        </w:rPr>
      </w:pPr>
      <w:r w:rsidRPr="003A0FFF">
        <w:rPr>
          <w:rFonts w:ascii="Arial" w:hAnsi="Arial" w:cs="Arial"/>
          <w:color w:val="EE0000"/>
        </w:rPr>
        <w:t xml:space="preserve">w tym odpłatne usługi doradcze: </w:t>
      </w:r>
      <w:r w:rsidR="00C40EF6" w:rsidRPr="003A0FFF">
        <w:rPr>
          <w:rFonts w:ascii="Arial" w:hAnsi="Arial" w:cs="Arial"/>
          <w:color w:val="EE0000"/>
        </w:rPr>
        <w:t>5 600 000,00</w:t>
      </w:r>
    </w:p>
    <w:p w14:paraId="11DD0636" w14:textId="013FE90D" w:rsidR="003E7CC0" w:rsidRPr="00625FF1" w:rsidRDefault="003E7CC0" w:rsidP="005E2C6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625FF1">
        <w:rPr>
          <w:rFonts w:ascii="Arial" w:hAnsi="Arial" w:cs="Arial"/>
          <w:b/>
        </w:rPr>
        <w:t>Liczba zatrudnionych:</w:t>
      </w:r>
    </w:p>
    <w:p w14:paraId="72EA2F8B" w14:textId="7A41C3FC" w:rsidR="00162A44" w:rsidRPr="00931EAE" w:rsidRDefault="003E7CC0" w:rsidP="005E2C6C">
      <w:pPr>
        <w:jc w:val="both"/>
        <w:rPr>
          <w:rFonts w:ascii="Arial" w:hAnsi="Arial" w:cs="Arial"/>
        </w:rPr>
      </w:pPr>
      <w:r w:rsidRPr="00625FF1">
        <w:rPr>
          <w:rFonts w:ascii="Arial" w:hAnsi="Arial" w:cs="Arial"/>
        </w:rPr>
        <w:t>Planowane zatrudnienie na podstawie umowy o pracę/ na podstawie innych</w:t>
      </w:r>
      <w:r w:rsidR="00162A44" w:rsidRPr="00625FF1">
        <w:rPr>
          <w:rFonts w:ascii="Arial" w:hAnsi="Arial" w:cs="Arial"/>
        </w:rPr>
        <w:t xml:space="preserve"> umów cywilno-prawnych: </w:t>
      </w:r>
      <w:r w:rsidR="00625FF1" w:rsidRPr="00F85F21">
        <w:rPr>
          <w:rFonts w:ascii="Arial" w:hAnsi="Arial" w:cs="Arial"/>
          <w:color w:val="EE0000"/>
        </w:rPr>
        <w:t xml:space="preserve">317 </w:t>
      </w:r>
      <w:r w:rsidR="00162A44" w:rsidRPr="00F85F21">
        <w:rPr>
          <w:rFonts w:ascii="Arial" w:hAnsi="Arial" w:cs="Arial"/>
          <w:color w:val="EE0000"/>
        </w:rPr>
        <w:t>stan</w:t>
      </w:r>
      <w:r w:rsidR="002C4F27" w:rsidRPr="00F85F21">
        <w:rPr>
          <w:rFonts w:ascii="Arial" w:hAnsi="Arial" w:cs="Arial"/>
          <w:color w:val="EE0000"/>
        </w:rPr>
        <w:t xml:space="preserve"> na: </w:t>
      </w:r>
      <w:r w:rsidR="00625FF1" w:rsidRPr="00F85F21">
        <w:rPr>
          <w:rFonts w:ascii="Arial" w:hAnsi="Arial" w:cs="Arial"/>
          <w:color w:val="EE0000"/>
        </w:rPr>
        <w:t>10.03.2026</w:t>
      </w:r>
      <w:r w:rsidR="00625FF1" w:rsidRPr="003A0FFF">
        <w:rPr>
          <w:rFonts w:ascii="Arial" w:hAnsi="Arial" w:cs="Arial"/>
          <w:color w:val="EE0000"/>
        </w:rPr>
        <w:t xml:space="preserve"> </w:t>
      </w:r>
    </w:p>
    <w:p w14:paraId="11DD068A" w14:textId="1B9FF164" w:rsidR="003E7CC0" w:rsidRPr="00DF2305" w:rsidRDefault="003E7CC0" w:rsidP="005E2C6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DF2305">
        <w:rPr>
          <w:rFonts w:ascii="Arial" w:hAnsi="Arial" w:cs="Arial"/>
          <w:b/>
        </w:rPr>
        <w:t xml:space="preserve">Miejsca prowadzenia działalności: </w:t>
      </w:r>
    </w:p>
    <w:p w14:paraId="282C66C1" w14:textId="58575DE0" w:rsidR="00DF2305" w:rsidRPr="003E7CC0" w:rsidRDefault="003E7CC0" w:rsidP="005E2C6C">
      <w:pPr>
        <w:jc w:val="both"/>
        <w:rPr>
          <w:rFonts w:ascii="Arial" w:hAnsi="Arial" w:cs="Arial"/>
        </w:rPr>
      </w:pPr>
      <w:r w:rsidRPr="003E7CC0">
        <w:rPr>
          <w:rFonts w:ascii="Arial" w:hAnsi="Arial" w:cs="Arial"/>
        </w:rPr>
        <w:t>Teren RP, w szczególności: województwo lubelskie.</w:t>
      </w:r>
    </w:p>
    <w:p w14:paraId="546969B4" w14:textId="77777777" w:rsidR="00DF2305" w:rsidRPr="00DF2305" w:rsidRDefault="00DF2305" w:rsidP="005E2C6C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DF2305">
        <w:rPr>
          <w:rFonts w:ascii="Arial" w:hAnsi="Arial" w:cs="Arial"/>
          <w:b/>
        </w:rPr>
        <w:t>Lokalizacje stacji meteorologicznych</w:t>
      </w:r>
      <w:r>
        <w:rPr>
          <w:rFonts w:ascii="Arial" w:hAnsi="Arial" w:cs="Arial"/>
          <w:b/>
        </w:rPr>
        <w:t>:</w:t>
      </w:r>
    </w:p>
    <w:tbl>
      <w:tblPr>
        <w:tblpPr w:leftFromText="141" w:rightFromText="141" w:vertAnchor="text" w:horzAnchor="margin" w:tblpXSpec="center" w:tblpY="-3"/>
        <w:tblW w:w="111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145"/>
        <w:gridCol w:w="1540"/>
        <w:gridCol w:w="1600"/>
        <w:gridCol w:w="2440"/>
        <w:gridCol w:w="960"/>
        <w:gridCol w:w="897"/>
        <w:gridCol w:w="2142"/>
      </w:tblGrid>
      <w:tr w:rsidR="00931EAE" w:rsidRPr="00931EAE" w14:paraId="40E5CEC3" w14:textId="77777777" w:rsidTr="00931EAE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hideMark/>
          </w:tcPr>
          <w:p w14:paraId="00F4425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Lp.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hideMark/>
          </w:tcPr>
          <w:p w14:paraId="35A1FC51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Powiat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hideMark/>
          </w:tcPr>
          <w:p w14:paraId="22597AC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Gmina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hideMark/>
          </w:tcPr>
          <w:p w14:paraId="5DC90BC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Miejscowość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hideMark/>
          </w:tcPr>
          <w:p w14:paraId="04D67E9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Nazwa stacji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hideMark/>
          </w:tcPr>
          <w:p w14:paraId="33C2DC11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hideMark/>
          </w:tcPr>
          <w:p w14:paraId="55814C0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hideMark/>
          </w:tcPr>
          <w:p w14:paraId="5C4E3F7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Numer działki </w:t>
            </w:r>
            <w:proofErr w:type="gramStart"/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( teryt</w:t>
            </w:r>
            <w:proofErr w:type="gramEnd"/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)</w:t>
            </w:r>
          </w:p>
        </w:tc>
      </w:tr>
      <w:tr w:rsidR="00931EAE" w:rsidRPr="00931EAE" w14:paraId="66F2BA96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B39E57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0724927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bialski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112EA3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Biała Podlaska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6DAF3E4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Wilczyn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519E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Wilczyn 2116110077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3EEE91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52.07444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6F71DAA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23.16476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DDEC9DA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060103_2.0039.124/3</w:t>
            </w:r>
          </w:p>
        </w:tc>
      </w:tr>
      <w:tr w:rsidR="00931EAE" w:rsidRPr="00931EAE" w14:paraId="475E986F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8ECF93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06217BF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włodawski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4D9D630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Włodawa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9EE165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Korolówka-Osada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C8E1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Korolówka Osada 2116110084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1437A20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51.59015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4B0BD7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23.44239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B618600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061906_2.0015.834/12</w:t>
            </w:r>
          </w:p>
        </w:tc>
      </w:tr>
      <w:tr w:rsidR="00931EAE" w:rsidRPr="00931EAE" w14:paraId="097DA032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30AC82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FADFE6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parczewski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10574A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CzeberakI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959368E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Czeberaki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EEA9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Czeberaki 2116110011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BCA3FD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51.69195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900736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22.94288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158DF5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061303_2.0003.169</w:t>
            </w:r>
          </w:p>
        </w:tc>
      </w:tr>
      <w:tr w:rsidR="00931EAE" w:rsidRPr="00931EAE" w14:paraId="54C598E2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377547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03F10D5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radzyński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5199727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Radzyń Podlaski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06C9DB8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Wólka Zduńkówka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6E99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Wólka Zdunkówka 2116110014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36CE84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51.68494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417C72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22.76648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F3F26F0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061508_2.0017.464/1</w:t>
            </w:r>
          </w:p>
        </w:tc>
      </w:tr>
      <w:tr w:rsidR="00931EAE" w:rsidRPr="00931EAE" w14:paraId="162EA41D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B86EBD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4211A956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lubartowski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3A9A1E1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Ostrówek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4581F82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Ostrówek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9E42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Ostrówek 2116110013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A52B34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51.57836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61B3FE4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22.60653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12F146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060811_2.0012.AR_1.240</w:t>
            </w:r>
          </w:p>
        </w:tc>
      </w:tr>
      <w:tr w:rsidR="00931EAE" w:rsidRPr="00931EAE" w14:paraId="14ED1AE8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65AA735" w14:textId="77777777" w:rsidR="00931EAE" w:rsidRPr="00D90C2B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</w:pPr>
            <w:r w:rsidRPr="00D90C2B"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ECD5859" w14:textId="77777777" w:rsidR="00931EAE" w:rsidRPr="00D90C2B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</w:pPr>
            <w:r w:rsidRPr="00D90C2B"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  <w:t>rycki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6C31BBC" w14:textId="67A9100C" w:rsidR="00931EAE" w:rsidRPr="00D90C2B" w:rsidRDefault="00D90C2B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</w:pPr>
            <w:r w:rsidRPr="00D90C2B"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  <w:t>Ryki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560BC720" w14:textId="216A7CB5" w:rsidR="00931EAE" w:rsidRPr="00D90C2B" w:rsidRDefault="00D90C2B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</w:pPr>
            <w:r w:rsidRPr="00D90C2B"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  <w:t>Potok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2E993" w14:textId="27B042F2" w:rsidR="00931EAE" w:rsidRPr="00D90C2B" w:rsidRDefault="00D90C2B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</w:pPr>
            <w:r w:rsidRPr="00D90C2B"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  <w:t>Sobieszyn 1335500079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82762CD" w14:textId="65C11EB4" w:rsidR="00931EAE" w:rsidRPr="00D90C2B" w:rsidRDefault="00D90C2B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</w:pPr>
            <w:r w:rsidRPr="00D90C2B">
              <w:rPr>
                <w:rFonts w:ascii="Arial" w:eastAsia="Times New Roman" w:hAnsi="Arial" w:cs="Arial"/>
                <w:color w:val="EE0000"/>
                <w:sz w:val="16"/>
                <w:szCs w:val="16"/>
                <w:lang w:eastAsia="pl-PL"/>
              </w:rPr>
              <w:t>51.6814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A06275E" w14:textId="1E6915F8" w:rsidR="00931EAE" w:rsidRPr="00931EAE" w:rsidRDefault="00D90C2B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647E4"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  <w:t>21.95662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9211345" w14:textId="6EB71E0C" w:rsidR="00931EAE" w:rsidRPr="00931EAE" w:rsidRDefault="00D90C2B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4647E4"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  <w:t>061604_5.0023.76</w:t>
            </w:r>
          </w:p>
        </w:tc>
      </w:tr>
      <w:tr w:rsidR="00931EAE" w:rsidRPr="00931EAE" w14:paraId="6364B3F9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72DEBC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67BB25A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łukowski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1A07B3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Radoryż Smolany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54A4D1D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Radoryż Smolany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3EB0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Radoryż Smolany 2116110086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612CE414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51.80697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236C05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22.13541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97E753E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061104_2.0019.1116/7</w:t>
            </w:r>
          </w:p>
        </w:tc>
      </w:tr>
      <w:tr w:rsidR="00931EAE" w:rsidRPr="00931EAE" w14:paraId="1EA0EBAA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959393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5EF5B49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puławski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31D35F6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Końskowola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62ABC79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Końskowola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44ED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Końskowola 2116110087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6D221C7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51.39173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0AA290A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22.05639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AF54691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061405_2.0003.1840/28</w:t>
            </w:r>
          </w:p>
        </w:tc>
      </w:tr>
      <w:tr w:rsidR="00931EAE" w:rsidRPr="00931EAE" w14:paraId="579B0C39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E7D9B1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53B2D1D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opolski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0E29DA56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Opole Lubelskie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6A9E0E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Kluczkowice-Osiedle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682BE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Kluczkowice Osiedle 2116110074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672981A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51.08105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541F8A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21.89175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EEC3AD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061205_5.0019.1/9</w:t>
            </w:r>
          </w:p>
        </w:tc>
      </w:tr>
      <w:tr w:rsidR="00931EAE" w:rsidRPr="00931EAE" w14:paraId="115743A4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230BBA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529CB4F0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lubelski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60D633FA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Wojciechów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494E10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Stasin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98FE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Stasin 2113110052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6E6259E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51.2199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E1FA33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22.28879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EC687D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060913_2.0015.87/2</w:t>
            </w:r>
          </w:p>
        </w:tc>
      </w:tr>
      <w:tr w:rsidR="00931EAE" w:rsidRPr="00931EAE" w14:paraId="041490A2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BCAA4F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0826C4D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lubelski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525B09CE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Bychawa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0994148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Grodzany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46014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Grodzany 2116110072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4469B5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51.01445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3C2E5D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22.52216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6F79B7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060903_4.0001.700/3</w:t>
            </w:r>
          </w:p>
        </w:tc>
      </w:tr>
      <w:tr w:rsidR="00931EAE" w:rsidRPr="00931EAE" w14:paraId="07093CBE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3FD4D40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4789652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kraśnicki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CFA0E8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Zakrzówek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00D872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Zakrzówek Wieś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698BE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Zakrzówek Wieś 2116110079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21E85F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50.929453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8073A5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22.37255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856DA81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060710_2.0019.1344/2</w:t>
            </w:r>
          </w:p>
        </w:tc>
      </w:tr>
      <w:tr w:rsidR="00931EAE" w:rsidRPr="00931EAE" w14:paraId="24007243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86BE92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EDBD2A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janowski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422E5DCA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Potoczek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07D0DC8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Potoczek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9388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Potoczek 2116110027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60EB6FA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50.75607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3286D2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22.21593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0F0768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060507_2.0006.281/1</w:t>
            </w:r>
          </w:p>
        </w:tc>
      </w:tr>
      <w:tr w:rsidR="00931EAE" w:rsidRPr="00931EAE" w14:paraId="448E8500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02C3DE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C5053F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zamojski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30B15EE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Zamość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F92A4A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Sitaniec Kolonia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36140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Sitaniec Kolonia 2116110075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D76B22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50.77826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D9CB30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23.26029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F8D8E0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062014_2.0019.AR_1.205</w:t>
            </w:r>
          </w:p>
        </w:tc>
      </w:tr>
      <w:tr w:rsidR="00931EAE" w:rsidRPr="00931EAE" w14:paraId="50FE1B33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A911E6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C48213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krasnostawski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63040D6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Krasnystaw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54340824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Stężyca Kolonia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921F8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Stężyca Kolonia 2116110083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4091F9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51.02021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D0D4D9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23.10109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266E8CE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060605_2.0023.261</w:t>
            </w:r>
          </w:p>
        </w:tc>
      </w:tr>
      <w:tr w:rsidR="00931EAE" w:rsidRPr="00931EAE" w14:paraId="2EAB2172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F6650B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53343B00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świdnicki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5C84EC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Rybczewice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40824790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Stryjno Pierwsze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0260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Stryjno Pierwsze 2113110108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DC05FD1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51.07286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828BD60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22.80644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DF5EDA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061704_2.0008.203</w:t>
            </w:r>
          </w:p>
        </w:tc>
      </w:tr>
      <w:tr w:rsidR="00931EAE" w:rsidRPr="00931EAE" w14:paraId="38F2FD56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62EDCF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EDFE5AA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łęczyński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6E7AA75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Milejów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273775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Górne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56B37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Górne 2116110001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4DF028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51.25526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A7013C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22.89078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8B3E8B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061004_2.0007.121/8</w:t>
            </w:r>
          </w:p>
        </w:tc>
      </w:tr>
      <w:tr w:rsidR="00931EAE" w:rsidRPr="00931EAE" w14:paraId="2C32F6CC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CED8BB4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01572D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chełmski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1E2DAD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Żmudź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6F29AA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Wołkowiany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336F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Wołkowiany 2113110070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600236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51.02673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E5A19EE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23.69176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1A1833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060314_2.0018.56</w:t>
            </w:r>
          </w:p>
        </w:tc>
      </w:tr>
      <w:tr w:rsidR="00931EAE" w:rsidRPr="00931EAE" w14:paraId="5704E1C9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A32BD96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47A001CA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hrubieszowski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60717FE4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Hrubieszów,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D44420A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Czortowice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66F4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Czortowice 2113110048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2078AC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50.85262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664A10E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23.8737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D8373F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060404_2.0087.108/1</w:t>
            </w:r>
          </w:p>
        </w:tc>
      </w:tr>
      <w:tr w:rsidR="00931EAE" w:rsidRPr="00931EAE" w14:paraId="558070AF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156BD0D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79F7E2E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tomaszowski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CB8784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Tomaszów Lubelski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3BEA7C1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Pawłówka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7E283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Pawłówka 2113110069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CA9991A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50.49733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163484C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23.53589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8D95AE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061811_2.0013.AR_3.843/1</w:t>
            </w:r>
          </w:p>
        </w:tc>
      </w:tr>
      <w:tr w:rsidR="00931EAE" w:rsidRPr="00931EAE" w14:paraId="6160742D" w14:textId="77777777" w:rsidTr="00931EA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B6FC895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4A6EE241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biłgorajski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AEAC78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Tarnogród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3BF67AA9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Różaniec Pierwszy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C8AB2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Różaniec Pierwszy 2113110007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6F1BEAF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50.32924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32D0854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22.86892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1A566AB" w14:textId="77777777" w:rsidR="00931EAE" w:rsidRPr="00931EAE" w:rsidRDefault="00931EAE" w:rsidP="005E2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31E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060212_5.0003.990/23</w:t>
            </w:r>
          </w:p>
        </w:tc>
      </w:tr>
    </w:tbl>
    <w:p w14:paraId="0D9C2D04" w14:textId="0EF76D5C" w:rsidR="00DF2305" w:rsidRPr="00DF2305" w:rsidRDefault="00DF2305" w:rsidP="005E2C6C">
      <w:pPr>
        <w:jc w:val="both"/>
        <w:rPr>
          <w:rFonts w:ascii="Arial" w:hAnsi="Arial" w:cs="Arial"/>
        </w:rPr>
      </w:pPr>
      <w:r w:rsidRPr="00DF2305">
        <w:rPr>
          <w:rFonts w:ascii="Arial" w:hAnsi="Arial" w:cs="Arial"/>
          <w:b/>
        </w:rPr>
        <w:t xml:space="preserve"> </w:t>
      </w:r>
    </w:p>
    <w:p w14:paraId="1FC3DC4B" w14:textId="77777777" w:rsidR="00931EAE" w:rsidRDefault="00931EAE" w:rsidP="005E2C6C">
      <w:pPr>
        <w:pStyle w:val="Akapitzlist"/>
        <w:ind w:left="1065"/>
        <w:jc w:val="both"/>
        <w:rPr>
          <w:rFonts w:ascii="Arial" w:hAnsi="Arial" w:cs="Arial"/>
          <w:b/>
          <w:bCs/>
        </w:rPr>
      </w:pPr>
    </w:p>
    <w:p w14:paraId="32B38895" w14:textId="77777777" w:rsidR="00931EAE" w:rsidRDefault="00931EAE" w:rsidP="005E2C6C">
      <w:pPr>
        <w:pStyle w:val="Akapitzlist"/>
        <w:ind w:left="1065"/>
        <w:jc w:val="both"/>
        <w:rPr>
          <w:rFonts w:ascii="Arial" w:hAnsi="Arial" w:cs="Arial"/>
          <w:b/>
          <w:bCs/>
        </w:rPr>
      </w:pPr>
    </w:p>
    <w:p w14:paraId="014B1DCB" w14:textId="37E6F78C" w:rsidR="00931EAE" w:rsidRPr="00931EAE" w:rsidRDefault="00931EAE" w:rsidP="005E2C6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931EAE">
        <w:rPr>
          <w:rFonts w:ascii="Arial" w:hAnsi="Arial" w:cs="Arial"/>
          <w:b/>
          <w:bCs/>
        </w:rPr>
        <w:t xml:space="preserve">Powiatowe Zespoły Doradztwa Rolniczego: </w:t>
      </w:r>
    </w:p>
    <w:tbl>
      <w:tblPr>
        <w:tblStyle w:val="TableGrid"/>
        <w:tblW w:w="8963" w:type="dxa"/>
        <w:tblInd w:w="48" w:type="dxa"/>
        <w:tblCellMar>
          <w:top w:w="9" w:type="dxa"/>
          <w:left w:w="41" w:type="dxa"/>
          <w:right w:w="33" w:type="dxa"/>
        </w:tblCellMar>
        <w:tblLook w:val="04A0" w:firstRow="1" w:lastRow="0" w:firstColumn="1" w:lastColumn="0" w:noHBand="0" w:noVBand="1"/>
      </w:tblPr>
      <w:tblGrid>
        <w:gridCol w:w="1968"/>
        <w:gridCol w:w="6995"/>
      </w:tblGrid>
      <w:tr w:rsidR="00C77126" w14:paraId="402403C1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B14D4" w14:textId="1F07C427" w:rsidR="00C77126" w:rsidRPr="00303601" w:rsidRDefault="00C77126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Wisznice</w:t>
            </w:r>
            <w:r w:rsidRPr="00303601">
              <w:t xml:space="preserve"> 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F19D" w14:textId="674B122E" w:rsidR="00C77126" w:rsidRDefault="00C77126" w:rsidP="005E2C6C">
            <w:pPr>
              <w:spacing w:line="259" w:lineRule="auto"/>
              <w:jc w:val="both"/>
            </w:pPr>
            <w:r w:rsidRPr="00C77126">
              <w:rPr>
                <w:rFonts w:ascii="Arial" w:eastAsia="Arial" w:hAnsi="Arial" w:cs="Arial"/>
                <w:b/>
              </w:rPr>
              <w:t>Powiatowy Zespół Doradztwa Rolniczego w Wisznicach</w:t>
            </w:r>
            <w:r>
              <w:rPr>
                <w:rFonts w:ascii="Arial" w:eastAsia="Arial" w:hAnsi="Arial" w:cs="Arial"/>
                <w:b/>
              </w:rPr>
              <w:t xml:space="preserve">, ul. </w:t>
            </w:r>
            <w:r w:rsidRPr="00C77126">
              <w:rPr>
                <w:rFonts w:ascii="Arial" w:eastAsia="Arial" w:hAnsi="Arial" w:cs="Arial"/>
                <w:b/>
              </w:rPr>
              <w:t>Rynek 35 E</w:t>
            </w:r>
            <w:r>
              <w:rPr>
                <w:rFonts w:ascii="Arial" w:eastAsia="Arial" w:hAnsi="Arial" w:cs="Arial"/>
                <w:b/>
              </w:rPr>
              <w:t>, 21-580 Wisznice</w:t>
            </w:r>
            <w:r>
              <w:t xml:space="preserve"> </w:t>
            </w:r>
          </w:p>
        </w:tc>
      </w:tr>
      <w:tr w:rsidR="00C77126" w14:paraId="69A9C612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D65C" w14:textId="33893C6A" w:rsidR="00C77126" w:rsidRPr="00303601" w:rsidRDefault="00AA2CEB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Grabanów</w:t>
            </w:r>
            <w:r w:rsidR="00C77126" w:rsidRPr="00303601">
              <w:t xml:space="preserve"> 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658D" w14:textId="77777777" w:rsidR="00AA2CEB" w:rsidRPr="00AA2CEB" w:rsidRDefault="00AA2CEB" w:rsidP="005E2C6C">
            <w:pPr>
              <w:spacing w:line="259" w:lineRule="auto"/>
              <w:ind w:right="470"/>
              <w:jc w:val="both"/>
              <w:rPr>
                <w:rFonts w:ascii="Arial" w:eastAsia="Arial" w:hAnsi="Arial" w:cs="Arial"/>
                <w:b/>
              </w:rPr>
            </w:pPr>
            <w:r w:rsidRPr="00AA2CEB">
              <w:rPr>
                <w:rFonts w:ascii="Arial" w:eastAsia="Arial" w:hAnsi="Arial" w:cs="Arial"/>
                <w:b/>
              </w:rPr>
              <w:t>Powiatowy Zespół Doradztwa Rolniczego w Białej Podlaskiej z siedzibą w Grabanowie</w:t>
            </w:r>
          </w:p>
          <w:p w14:paraId="6455BB7F" w14:textId="77777777" w:rsidR="00AA2CEB" w:rsidRPr="00AA2CEB" w:rsidRDefault="00AA2CEB" w:rsidP="005E2C6C">
            <w:pPr>
              <w:spacing w:line="259" w:lineRule="auto"/>
              <w:ind w:right="470"/>
              <w:jc w:val="both"/>
              <w:rPr>
                <w:rFonts w:ascii="Arial" w:eastAsia="Arial" w:hAnsi="Arial" w:cs="Arial"/>
                <w:b/>
              </w:rPr>
            </w:pPr>
          </w:p>
          <w:p w14:paraId="4806D8D8" w14:textId="77777777" w:rsidR="00AA2CEB" w:rsidRPr="00AA2CEB" w:rsidRDefault="00AA2CEB" w:rsidP="005E2C6C">
            <w:pPr>
              <w:spacing w:line="259" w:lineRule="auto"/>
              <w:ind w:right="470"/>
              <w:jc w:val="both"/>
              <w:rPr>
                <w:rFonts w:ascii="Arial" w:eastAsia="Arial" w:hAnsi="Arial" w:cs="Arial"/>
                <w:b/>
              </w:rPr>
            </w:pPr>
            <w:r w:rsidRPr="00AA2CEB">
              <w:rPr>
                <w:rFonts w:ascii="Arial" w:eastAsia="Arial" w:hAnsi="Arial" w:cs="Arial"/>
                <w:b/>
              </w:rPr>
              <w:t>Miejscowość: Grabanów</w:t>
            </w:r>
          </w:p>
          <w:p w14:paraId="5B1C59B1" w14:textId="49B9AAEA" w:rsidR="00C77126" w:rsidRDefault="00AA2CEB" w:rsidP="005E2C6C">
            <w:pPr>
              <w:spacing w:line="259" w:lineRule="auto"/>
              <w:ind w:right="470"/>
              <w:jc w:val="both"/>
            </w:pPr>
            <w:r w:rsidRPr="00AA2CEB">
              <w:rPr>
                <w:rFonts w:ascii="Arial" w:eastAsia="Arial" w:hAnsi="Arial" w:cs="Arial"/>
                <w:b/>
              </w:rPr>
              <w:t>Kod Pocztowy: 21-500</w:t>
            </w:r>
          </w:p>
        </w:tc>
      </w:tr>
      <w:tr w:rsidR="00C77126" w14:paraId="620CB320" w14:textId="77777777" w:rsidTr="00EA2D7D">
        <w:trPr>
          <w:trHeight w:val="476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9A86" w14:textId="762654A5" w:rsidR="00C77126" w:rsidRPr="00303601" w:rsidRDefault="00AA2CEB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Łuków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7B93F" w14:textId="6433B6E2" w:rsidR="00AA2CEB" w:rsidRPr="00AA2CEB" w:rsidRDefault="00AA2CEB" w:rsidP="005E2C6C">
            <w:pPr>
              <w:spacing w:line="259" w:lineRule="auto"/>
              <w:ind w:right="625"/>
              <w:jc w:val="both"/>
              <w:rPr>
                <w:rFonts w:ascii="Arial" w:eastAsia="Arial" w:hAnsi="Arial" w:cs="Arial"/>
                <w:b/>
              </w:rPr>
            </w:pPr>
            <w:r w:rsidRPr="00AA2CEB">
              <w:rPr>
                <w:rFonts w:ascii="Arial" w:eastAsia="Arial" w:hAnsi="Arial" w:cs="Arial"/>
                <w:b/>
              </w:rPr>
              <w:t>Powiatowy Zespół Doradztwa Rolniczego w Łukowie</w:t>
            </w:r>
          </w:p>
          <w:p w14:paraId="55E5108D" w14:textId="44B1631A" w:rsidR="00AA2CEB" w:rsidRPr="00AA2CEB" w:rsidRDefault="00AA2CEB" w:rsidP="005E2C6C">
            <w:pPr>
              <w:spacing w:line="259" w:lineRule="auto"/>
              <w:ind w:right="625"/>
              <w:jc w:val="both"/>
              <w:rPr>
                <w:rFonts w:ascii="Arial" w:eastAsia="Arial" w:hAnsi="Arial" w:cs="Arial"/>
                <w:b/>
              </w:rPr>
            </w:pPr>
            <w:r w:rsidRPr="00AA2CEB">
              <w:rPr>
                <w:rFonts w:ascii="Arial" w:eastAsia="Arial" w:hAnsi="Arial" w:cs="Arial"/>
                <w:b/>
              </w:rPr>
              <w:t>Ulica: Przemysłowa 15</w:t>
            </w:r>
          </w:p>
          <w:p w14:paraId="7EA39E5F" w14:textId="54045157" w:rsidR="00AA2CEB" w:rsidRPr="00AA2CEB" w:rsidRDefault="00AA2CEB" w:rsidP="005E2C6C">
            <w:pPr>
              <w:spacing w:line="259" w:lineRule="auto"/>
              <w:ind w:right="625"/>
              <w:jc w:val="both"/>
              <w:rPr>
                <w:rFonts w:ascii="Arial" w:eastAsia="Arial" w:hAnsi="Arial" w:cs="Arial"/>
                <w:b/>
              </w:rPr>
            </w:pPr>
            <w:r w:rsidRPr="00AA2CEB">
              <w:rPr>
                <w:rFonts w:ascii="Arial" w:eastAsia="Arial" w:hAnsi="Arial" w:cs="Arial"/>
                <w:b/>
              </w:rPr>
              <w:t>Miejscowość: Łuków</w:t>
            </w:r>
          </w:p>
          <w:p w14:paraId="4AD4D56E" w14:textId="65FF911B" w:rsidR="00C77126" w:rsidRDefault="00AA2CEB" w:rsidP="005E2C6C">
            <w:pPr>
              <w:spacing w:line="259" w:lineRule="auto"/>
              <w:ind w:right="625"/>
              <w:jc w:val="both"/>
            </w:pPr>
            <w:r w:rsidRPr="00AA2CEB">
              <w:rPr>
                <w:rFonts w:ascii="Arial" w:eastAsia="Arial" w:hAnsi="Arial" w:cs="Arial"/>
                <w:b/>
              </w:rPr>
              <w:t>Kod Pocztowy: 21-400</w:t>
            </w:r>
          </w:p>
        </w:tc>
      </w:tr>
      <w:tr w:rsidR="00C77126" w14:paraId="54989BAB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0CE7C" w14:textId="6181344D" w:rsidR="00C77126" w:rsidRPr="00303601" w:rsidRDefault="004D5621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Radzyń Podlaski</w:t>
            </w:r>
            <w:r w:rsidR="00C77126" w:rsidRPr="00303601">
              <w:t xml:space="preserve"> 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ABF7" w14:textId="28029C90" w:rsidR="004D5621" w:rsidRPr="004D5621" w:rsidRDefault="004D5621" w:rsidP="005E2C6C">
            <w:pPr>
              <w:spacing w:line="259" w:lineRule="auto"/>
              <w:ind w:right="531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Powiatowy Zespół Doradztwa Rolniczego w Radzyniu Podlaskim</w:t>
            </w:r>
          </w:p>
          <w:p w14:paraId="47E0E63E" w14:textId="77777777" w:rsidR="004D5621" w:rsidRPr="004D5621" w:rsidRDefault="004D5621" w:rsidP="005E2C6C">
            <w:pPr>
              <w:spacing w:line="259" w:lineRule="auto"/>
              <w:ind w:right="531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Ulica: Rynek 10 A</w:t>
            </w:r>
          </w:p>
          <w:p w14:paraId="19EDA541" w14:textId="77777777" w:rsidR="004D5621" w:rsidRPr="004D5621" w:rsidRDefault="004D5621" w:rsidP="005E2C6C">
            <w:pPr>
              <w:spacing w:line="259" w:lineRule="auto"/>
              <w:ind w:right="531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Miejscowość: Radzyń Podlaski</w:t>
            </w:r>
          </w:p>
          <w:p w14:paraId="7D3E282F" w14:textId="4CE96217" w:rsidR="00C77126" w:rsidRDefault="004D5621" w:rsidP="005E2C6C">
            <w:pPr>
              <w:spacing w:line="259" w:lineRule="auto"/>
              <w:ind w:right="531"/>
              <w:jc w:val="both"/>
            </w:pPr>
            <w:r w:rsidRPr="004D5621">
              <w:rPr>
                <w:rFonts w:ascii="Arial" w:eastAsia="Arial" w:hAnsi="Arial" w:cs="Arial"/>
                <w:b/>
              </w:rPr>
              <w:t>Kod Pocztowy: 21-300</w:t>
            </w:r>
          </w:p>
        </w:tc>
      </w:tr>
      <w:tr w:rsidR="00C77126" w14:paraId="476614BD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CE0D" w14:textId="0A0180A8" w:rsidR="00C77126" w:rsidRPr="00303601" w:rsidRDefault="004D5621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Parczew</w:t>
            </w:r>
            <w:r w:rsidR="00C77126" w:rsidRPr="00303601">
              <w:t xml:space="preserve"> 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7D9FA" w14:textId="63514CA8" w:rsidR="004D5621" w:rsidRPr="004D5621" w:rsidRDefault="004D5621" w:rsidP="005E2C6C">
            <w:pPr>
              <w:spacing w:line="259" w:lineRule="auto"/>
              <w:ind w:right="324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Powiatowy Zespół Doradztwa Rolniczego w Parczewie</w:t>
            </w:r>
          </w:p>
          <w:p w14:paraId="5462E1A6" w14:textId="24AE1B57" w:rsidR="004D5621" w:rsidRPr="004D5621" w:rsidRDefault="004D5621" w:rsidP="005E2C6C">
            <w:pPr>
              <w:spacing w:line="259" w:lineRule="auto"/>
              <w:ind w:right="324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 xml:space="preserve">Ulica: </w:t>
            </w:r>
            <w:r w:rsidR="0073261B" w:rsidRPr="0073261B">
              <w:rPr>
                <w:rFonts w:ascii="Arial" w:eastAsia="Arial" w:hAnsi="Arial" w:cs="Arial"/>
                <w:b/>
                <w:highlight w:val="yellow"/>
              </w:rPr>
              <w:t>Bema 2</w:t>
            </w:r>
          </w:p>
          <w:p w14:paraId="33396B92" w14:textId="54E7AB38" w:rsidR="004D5621" w:rsidRPr="004D5621" w:rsidRDefault="004D5621" w:rsidP="005E2C6C">
            <w:pPr>
              <w:spacing w:line="259" w:lineRule="auto"/>
              <w:ind w:right="324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Miejscowość: Parczew</w:t>
            </w:r>
          </w:p>
          <w:p w14:paraId="6A25CE3E" w14:textId="3CE08965" w:rsidR="00C77126" w:rsidRDefault="004D5621" w:rsidP="005E2C6C">
            <w:pPr>
              <w:spacing w:line="259" w:lineRule="auto"/>
              <w:ind w:right="324"/>
              <w:jc w:val="both"/>
            </w:pPr>
            <w:r w:rsidRPr="004D5621">
              <w:rPr>
                <w:rFonts w:ascii="Arial" w:eastAsia="Arial" w:hAnsi="Arial" w:cs="Arial"/>
                <w:b/>
              </w:rPr>
              <w:lastRenderedPageBreak/>
              <w:t>Kod Pocztowy: 21-200</w:t>
            </w:r>
          </w:p>
        </w:tc>
      </w:tr>
      <w:tr w:rsidR="00C77126" w14:paraId="26590ECB" w14:textId="77777777" w:rsidTr="00FD47D8">
        <w:trPr>
          <w:trHeight w:val="1093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665EF" w14:textId="679EC5DC" w:rsidR="00C77126" w:rsidRPr="00303601" w:rsidRDefault="004D5621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lastRenderedPageBreak/>
              <w:t>Ryki</w:t>
            </w:r>
            <w:r w:rsidR="00C77126" w:rsidRPr="00303601">
              <w:t xml:space="preserve"> 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E724" w14:textId="0B026EC2" w:rsidR="004D5621" w:rsidRPr="004D5621" w:rsidRDefault="004D5621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Powiatowy Zespół Doradztwa Rolniczego w Rykach</w:t>
            </w:r>
          </w:p>
          <w:p w14:paraId="43BC1649" w14:textId="39662364" w:rsidR="004D5621" w:rsidRPr="004D5621" w:rsidRDefault="004D5621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Ulica: S</w:t>
            </w:r>
            <w:r w:rsidR="00BF4880">
              <w:rPr>
                <w:rFonts w:ascii="Arial" w:eastAsia="Arial" w:hAnsi="Arial" w:cs="Arial"/>
                <w:b/>
              </w:rPr>
              <w:t>pacerowa 2A</w:t>
            </w:r>
          </w:p>
          <w:p w14:paraId="21AFCFEE" w14:textId="77777777" w:rsidR="004D5621" w:rsidRPr="004D5621" w:rsidRDefault="004D5621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Miejscowość: Ryki</w:t>
            </w:r>
          </w:p>
          <w:p w14:paraId="6BF16268" w14:textId="70C89607" w:rsidR="00C77126" w:rsidRDefault="004D5621" w:rsidP="005E2C6C">
            <w:pPr>
              <w:spacing w:line="259" w:lineRule="auto"/>
              <w:jc w:val="both"/>
            </w:pPr>
            <w:r w:rsidRPr="004D5621">
              <w:rPr>
                <w:rFonts w:ascii="Arial" w:eastAsia="Arial" w:hAnsi="Arial" w:cs="Arial"/>
                <w:b/>
              </w:rPr>
              <w:t>Kod Pocztowy: 08-500</w:t>
            </w:r>
          </w:p>
        </w:tc>
      </w:tr>
      <w:tr w:rsidR="00C77126" w14:paraId="6B0D41B2" w14:textId="77777777" w:rsidTr="00EA2D7D">
        <w:trPr>
          <w:trHeight w:val="473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94183" w14:textId="3B24E2C4" w:rsidR="00C77126" w:rsidRPr="00303601" w:rsidRDefault="004D5621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Lubartów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59E8" w14:textId="2D2C2802" w:rsidR="004D5621" w:rsidRPr="004D5621" w:rsidRDefault="004D5621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Powiatowy Zespół Doradztwa Rolniczego w Lubartowie</w:t>
            </w:r>
          </w:p>
          <w:p w14:paraId="4EA1DFF0" w14:textId="77777777" w:rsidR="004D5621" w:rsidRPr="004D5621" w:rsidRDefault="004D5621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Ulica: Szaniawskiego 64</w:t>
            </w:r>
          </w:p>
          <w:p w14:paraId="3318DF0B" w14:textId="77777777" w:rsidR="004D5621" w:rsidRPr="004D5621" w:rsidRDefault="004D5621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Miejscowość: Lubartów</w:t>
            </w:r>
          </w:p>
          <w:p w14:paraId="2F73082C" w14:textId="5C316F34" w:rsidR="00C77126" w:rsidRDefault="004D5621" w:rsidP="005E2C6C">
            <w:pPr>
              <w:spacing w:line="259" w:lineRule="auto"/>
              <w:jc w:val="both"/>
            </w:pPr>
            <w:r w:rsidRPr="004D5621">
              <w:rPr>
                <w:rFonts w:ascii="Arial" w:eastAsia="Arial" w:hAnsi="Arial" w:cs="Arial"/>
                <w:b/>
              </w:rPr>
              <w:t>Kod Pocztowy: 21-100</w:t>
            </w:r>
            <w:r w:rsidR="00C77126">
              <w:t xml:space="preserve"> </w:t>
            </w:r>
          </w:p>
        </w:tc>
      </w:tr>
      <w:tr w:rsidR="00C77126" w14:paraId="2288F382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2EF7" w14:textId="5D2D08DE" w:rsidR="00C77126" w:rsidRPr="00303601" w:rsidRDefault="004D5621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Włodawa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74A6" w14:textId="7520602D" w:rsidR="004D5621" w:rsidRPr="004D5621" w:rsidRDefault="004D5621" w:rsidP="005E2C6C">
            <w:pPr>
              <w:spacing w:line="259" w:lineRule="auto"/>
              <w:ind w:right="1565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Powiatowy Zespół Doradztwa Rolniczego we Włodawie</w:t>
            </w:r>
          </w:p>
          <w:p w14:paraId="2405B943" w14:textId="5906CE2C" w:rsidR="004D5621" w:rsidRPr="004D5621" w:rsidRDefault="004D5621" w:rsidP="005E2C6C">
            <w:pPr>
              <w:spacing w:line="259" w:lineRule="auto"/>
              <w:ind w:right="1565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Ulica: Piłsudskiego 64</w:t>
            </w:r>
          </w:p>
          <w:p w14:paraId="60A7A2F2" w14:textId="02F3AB7F" w:rsidR="004D5621" w:rsidRPr="004D5621" w:rsidRDefault="004D5621" w:rsidP="005E2C6C">
            <w:pPr>
              <w:spacing w:line="259" w:lineRule="auto"/>
              <w:ind w:right="1565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Miejscowość: Włodawa</w:t>
            </w:r>
          </w:p>
          <w:p w14:paraId="2D7CA9C0" w14:textId="1A231564" w:rsidR="00C77126" w:rsidRDefault="004D5621" w:rsidP="005E2C6C">
            <w:pPr>
              <w:spacing w:line="259" w:lineRule="auto"/>
              <w:ind w:right="1565"/>
              <w:jc w:val="both"/>
            </w:pPr>
            <w:r w:rsidRPr="004D5621">
              <w:rPr>
                <w:rFonts w:ascii="Arial" w:eastAsia="Arial" w:hAnsi="Arial" w:cs="Arial"/>
                <w:b/>
              </w:rPr>
              <w:t>Kod Pocztowy: 22-200</w:t>
            </w:r>
            <w:r w:rsidR="00C77126"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C77126" w14:paraId="7AEDDC64" w14:textId="77777777" w:rsidTr="004D5621">
        <w:trPr>
          <w:trHeight w:val="100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8403" w14:textId="3F7737D7" w:rsidR="00C77126" w:rsidRPr="00303601" w:rsidRDefault="004D5621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Końskowola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E1A8" w14:textId="3482093D" w:rsidR="004D5621" w:rsidRPr="004D5621" w:rsidRDefault="004D5621" w:rsidP="005E2C6C">
            <w:pPr>
              <w:spacing w:line="259" w:lineRule="auto"/>
              <w:ind w:right="1153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Powiatowy Zespół Doradztwa Rolniczego w Końskowoli</w:t>
            </w:r>
          </w:p>
          <w:p w14:paraId="0849E67E" w14:textId="77777777" w:rsidR="004D5621" w:rsidRPr="004D5621" w:rsidRDefault="004D5621" w:rsidP="005E2C6C">
            <w:pPr>
              <w:spacing w:line="259" w:lineRule="auto"/>
              <w:ind w:right="1153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Ulica: Pożowska 8</w:t>
            </w:r>
          </w:p>
          <w:p w14:paraId="161C17F0" w14:textId="77777777" w:rsidR="004D5621" w:rsidRPr="004D5621" w:rsidRDefault="004D5621" w:rsidP="005E2C6C">
            <w:pPr>
              <w:spacing w:line="259" w:lineRule="auto"/>
              <w:ind w:right="1153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Miejscowość: Końskowola</w:t>
            </w:r>
          </w:p>
          <w:p w14:paraId="44BF535C" w14:textId="4ECF1373" w:rsidR="00C77126" w:rsidRDefault="004D5621" w:rsidP="005E2C6C">
            <w:pPr>
              <w:spacing w:line="259" w:lineRule="auto"/>
              <w:ind w:right="1153"/>
              <w:jc w:val="both"/>
            </w:pPr>
            <w:r w:rsidRPr="004D5621">
              <w:rPr>
                <w:rFonts w:ascii="Arial" w:eastAsia="Arial" w:hAnsi="Arial" w:cs="Arial"/>
                <w:b/>
              </w:rPr>
              <w:t>Kod Pocztowy: 24-130</w:t>
            </w:r>
            <w:r w:rsidR="00C77126">
              <w:t xml:space="preserve"> </w:t>
            </w:r>
          </w:p>
        </w:tc>
      </w:tr>
      <w:tr w:rsidR="00C77126" w14:paraId="7A3357FA" w14:textId="77777777" w:rsidTr="00EA2D7D">
        <w:trPr>
          <w:trHeight w:val="476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DEB8" w14:textId="08F8205A" w:rsidR="00C77126" w:rsidRPr="00303601" w:rsidRDefault="004D5621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Bełżyce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4A5D" w14:textId="441FC44D" w:rsidR="004D5621" w:rsidRPr="004D5621" w:rsidRDefault="004D5621" w:rsidP="005E2C6C">
            <w:pPr>
              <w:spacing w:line="259" w:lineRule="auto"/>
              <w:ind w:right="620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Powiatowy Zespół Doradztwa Rolniczego w Bełżycach</w:t>
            </w:r>
          </w:p>
          <w:p w14:paraId="4D0BBCA2" w14:textId="77777777" w:rsidR="004D5621" w:rsidRPr="004D5621" w:rsidRDefault="004D5621" w:rsidP="005E2C6C">
            <w:pPr>
              <w:spacing w:line="259" w:lineRule="auto"/>
              <w:ind w:right="620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Ulica: Fabryczna 2B</w:t>
            </w:r>
          </w:p>
          <w:p w14:paraId="56506D70" w14:textId="77777777" w:rsidR="004D5621" w:rsidRPr="004D5621" w:rsidRDefault="004D5621" w:rsidP="005E2C6C">
            <w:pPr>
              <w:spacing w:line="259" w:lineRule="auto"/>
              <w:ind w:right="620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Miejscowość: Bełżyce</w:t>
            </w:r>
          </w:p>
          <w:p w14:paraId="5E68EC05" w14:textId="668352AD" w:rsidR="00C77126" w:rsidRDefault="004D5621" w:rsidP="005E2C6C">
            <w:pPr>
              <w:spacing w:line="259" w:lineRule="auto"/>
              <w:ind w:right="620"/>
              <w:jc w:val="both"/>
            </w:pPr>
            <w:r w:rsidRPr="004D5621">
              <w:rPr>
                <w:rFonts w:ascii="Arial" w:eastAsia="Arial" w:hAnsi="Arial" w:cs="Arial"/>
                <w:b/>
              </w:rPr>
              <w:t>Kod Pocztowy: 24-200 Bełżyce</w:t>
            </w:r>
            <w:r w:rsidR="00C77126">
              <w:t xml:space="preserve"> </w:t>
            </w:r>
          </w:p>
        </w:tc>
      </w:tr>
      <w:tr w:rsidR="00C77126" w14:paraId="33D1BE0A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2FBB2" w14:textId="4B564901" w:rsidR="00C77126" w:rsidRPr="00303601" w:rsidRDefault="004D5621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Bychawa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9B20" w14:textId="22AE11DA" w:rsidR="004D5621" w:rsidRPr="004D5621" w:rsidRDefault="004D5621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Powiatowy Zespół Doradztwa Rolniczego w Bychawie</w:t>
            </w:r>
          </w:p>
          <w:p w14:paraId="33B6E674" w14:textId="5E95BD9C" w:rsidR="004D5621" w:rsidRPr="004D5621" w:rsidRDefault="004D5621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 xml:space="preserve">Ulica: </w:t>
            </w:r>
            <w:r w:rsidRPr="00FD47D8">
              <w:rPr>
                <w:rFonts w:ascii="Arial" w:eastAsia="Arial" w:hAnsi="Arial" w:cs="Arial"/>
                <w:b/>
                <w:highlight w:val="yellow"/>
              </w:rPr>
              <w:t>ul.</w:t>
            </w:r>
            <w:r w:rsidR="00FD47D8" w:rsidRPr="00FD47D8">
              <w:rPr>
                <w:rFonts w:ascii="Arial" w:eastAsia="Arial" w:hAnsi="Arial" w:cs="Arial"/>
                <w:b/>
                <w:highlight w:val="yellow"/>
              </w:rPr>
              <w:t xml:space="preserve"> Sienkiewicza 94</w:t>
            </w:r>
          </w:p>
          <w:p w14:paraId="0AB3C317" w14:textId="77777777" w:rsidR="004D5621" w:rsidRPr="004D5621" w:rsidRDefault="004D5621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D5621">
              <w:rPr>
                <w:rFonts w:ascii="Arial" w:eastAsia="Arial" w:hAnsi="Arial" w:cs="Arial"/>
                <w:b/>
              </w:rPr>
              <w:t>Miejscowość: Bychawa</w:t>
            </w:r>
          </w:p>
          <w:p w14:paraId="393EA877" w14:textId="2D4FFFC1" w:rsidR="00C77126" w:rsidRDefault="004D5621" w:rsidP="005E2C6C">
            <w:pPr>
              <w:spacing w:line="259" w:lineRule="auto"/>
              <w:jc w:val="both"/>
            </w:pPr>
            <w:r w:rsidRPr="004D5621">
              <w:rPr>
                <w:rFonts w:ascii="Arial" w:eastAsia="Arial" w:hAnsi="Arial" w:cs="Arial"/>
                <w:b/>
              </w:rPr>
              <w:t>Kod Pocztowy: 23-100</w:t>
            </w:r>
            <w:r w:rsidR="00C77126">
              <w:t xml:space="preserve"> </w:t>
            </w:r>
          </w:p>
        </w:tc>
      </w:tr>
      <w:tr w:rsidR="00C77126" w14:paraId="1EDB01D0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45330" w14:textId="4DE684B7" w:rsidR="00C77126" w:rsidRPr="00303601" w:rsidRDefault="00515182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Elizówka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303A" w14:textId="04119E70" w:rsidR="00515182" w:rsidRPr="00515182" w:rsidRDefault="00515182" w:rsidP="005E2C6C">
            <w:pPr>
              <w:spacing w:line="259" w:lineRule="auto"/>
              <w:ind w:right="619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Powiatowy Zespół Doradztwa Rolniczego w Elizówce</w:t>
            </w:r>
          </w:p>
          <w:p w14:paraId="6BB707DF" w14:textId="3E8068A8" w:rsidR="00515182" w:rsidRPr="00515182" w:rsidRDefault="00D35FCD" w:rsidP="005E2C6C">
            <w:pPr>
              <w:spacing w:line="259" w:lineRule="auto"/>
              <w:ind w:right="619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Miejscowość: Elizówka</w:t>
            </w:r>
            <w:r w:rsidR="00BF4880">
              <w:rPr>
                <w:rFonts w:ascii="Arial" w:eastAsia="Arial" w:hAnsi="Arial" w:cs="Arial"/>
                <w:b/>
              </w:rPr>
              <w:t>, ul. Szafranowa 6</w:t>
            </w:r>
          </w:p>
          <w:p w14:paraId="59A80BD6" w14:textId="67B5D7F1" w:rsidR="00C77126" w:rsidRDefault="00515182" w:rsidP="005E2C6C">
            <w:pPr>
              <w:spacing w:line="259" w:lineRule="auto"/>
              <w:ind w:right="619"/>
              <w:jc w:val="both"/>
            </w:pPr>
            <w:r w:rsidRPr="00515182">
              <w:rPr>
                <w:rFonts w:ascii="Arial" w:eastAsia="Arial" w:hAnsi="Arial" w:cs="Arial"/>
                <w:b/>
              </w:rPr>
              <w:t>Kod Pocztowy: 21-003 Ciecierzyn</w:t>
            </w:r>
            <w:r w:rsidR="00C77126">
              <w:t xml:space="preserve"> </w:t>
            </w:r>
          </w:p>
        </w:tc>
      </w:tr>
      <w:tr w:rsidR="00C77126" w14:paraId="015491BC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3FB5" w14:textId="2B7C1EC3" w:rsidR="00C77126" w:rsidRPr="00303601" w:rsidRDefault="00515182" w:rsidP="005E2C6C">
            <w:pPr>
              <w:spacing w:line="259" w:lineRule="auto"/>
              <w:ind w:firstLine="5"/>
              <w:jc w:val="both"/>
            </w:pPr>
            <w:r w:rsidRPr="00303601">
              <w:rPr>
                <w:rFonts w:ascii="Arial" w:eastAsia="Arial" w:hAnsi="Arial" w:cs="Arial"/>
                <w:b/>
              </w:rPr>
              <w:t>Łęczna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18FA" w14:textId="47CFF689" w:rsidR="00515182" w:rsidRPr="00515182" w:rsidRDefault="00515182" w:rsidP="005E2C6C">
            <w:pPr>
              <w:spacing w:after="17"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Powiatowy Zespół Doradztwa Rolniczego w Łęcznej</w:t>
            </w:r>
          </w:p>
          <w:p w14:paraId="596E1519" w14:textId="77777777" w:rsidR="00515182" w:rsidRPr="00515182" w:rsidRDefault="00515182" w:rsidP="005E2C6C">
            <w:pPr>
              <w:spacing w:after="17"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Ulica: Jana Pawła II 95</w:t>
            </w:r>
          </w:p>
          <w:p w14:paraId="6F2C3799" w14:textId="77777777" w:rsidR="00515182" w:rsidRPr="00515182" w:rsidRDefault="00515182" w:rsidP="005E2C6C">
            <w:pPr>
              <w:spacing w:after="17"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Miejscowość: Łęczna</w:t>
            </w:r>
          </w:p>
          <w:p w14:paraId="4AF0575E" w14:textId="0E5DC86B" w:rsidR="00C77126" w:rsidRDefault="00515182" w:rsidP="005E2C6C">
            <w:pPr>
              <w:spacing w:line="259" w:lineRule="auto"/>
              <w:jc w:val="both"/>
            </w:pPr>
            <w:r w:rsidRPr="00515182">
              <w:rPr>
                <w:rFonts w:ascii="Arial" w:eastAsia="Arial" w:hAnsi="Arial" w:cs="Arial"/>
                <w:b/>
              </w:rPr>
              <w:t>Kod Pocztowy: 21-010</w:t>
            </w:r>
          </w:p>
        </w:tc>
      </w:tr>
      <w:tr w:rsidR="00C77126" w14:paraId="7CC4D84A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91F2" w14:textId="6FCAFFF7" w:rsidR="00C77126" w:rsidRPr="00303601" w:rsidRDefault="00515182" w:rsidP="005E2C6C">
            <w:pPr>
              <w:spacing w:line="259" w:lineRule="auto"/>
              <w:ind w:left="5"/>
              <w:jc w:val="both"/>
            </w:pPr>
            <w:r w:rsidRPr="00303601">
              <w:rPr>
                <w:rFonts w:ascii="Arial" w:eastAsia="Arial" w:hAnsi="Arial" w:cs="Arial"/>
                <w:b/>
              </w:rPr>
              <w:t>Chełm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FD24" w14:textId="2D927DA1" w:rsidR="00515182" w:rsidRPr="00515182" w:rsidRDefault="00515182" w:rsidP="005E2C6C">
            <w:pPr>
              <w:spacing w:line="259" w:lineRule="auto"/>
              <w:ind w:right="586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Powiatowy Zespół Doradztwa Rolniczego w Chełmie</w:t>
            </w:r>
          </w:p>
          <w:p w14:paraId="24C11004" w14:textId="77777777" w:rsidR="00515182" w:rsidRPr="00515182" w:rsidRDefault="00515182" w:rsidP="005E2C6C">
            <w:pPr>
              <w:spacing w:line="259" w:lineRule="auto"/>
              <w:ind w:right="586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Ulica: Pl. Niepodległości 1 Gmach, parter, skrzydło E, pokój 80</w:t>
            </w:r>
          </w:p>
          <w:p w14:paraId="1D903D4D" w14:textId="77777777" w:rsidR="00515182" w:rsidRPr="00515182" w:rsidRDefault="00515182" w:rsidP="005E2C6C">
            <w:pPr>
              <w:spacing w:line="259" w:lineRule="auto"/>
              <w:ind w:right="586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Miejscowość: Chełm</w:t>
            </w:r>
          </w:p>
          <w:p w14:paraId="3456B0AE" w14:textId="418C7044" w:rsidR="00C77126" w:rsidRDefault="00515182" w:rsidP="005E2C6C">
            <w:pPr>
              <w:spacing w:line="259" w:lineRule="auto"/>
              <w:ind w:right="586"/>
              <w:jc w:val="both"/>
            </w:pPr>
            <w:r w:rsidRPr="00515182">
              <w:rPr>
                <w:rFonts w:ascii="Arial" w:eastAsia="Arial" w:hAnsi="Arial" w:cs="Arial"/>
                <w:b/>
              </w:rPr>
              <w:t>Kod Pocztowy: 22-100</w:t>
            </w:r>
            <w:r w:rsidR="00C77126">
              <w:t xml:space="preserve"> </w:t>
            </w:r>
          </w:p>
        </w:tc>
      </w:tr>
      <w:tr w:rsidR="00C77126" w14:paraId="4F051FC9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859C" w14:textId="05389338" w:rsidR="00C77126" w:rsidRPr="00303601" w:rsidRDefault="00515182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Piaski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C693" w14:textId="1AD2BBFC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Powiatowy Zespół Doradztwa Rolniczego w Piaskach</w:t>
            </w:r>
          </w:p>
          <w:p w14:paraId="2D2A62DB" w14:textId="73764219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Ulica: Lubelska 80</w:t>
            </w:r>
          </w:p>
          <w:p w14:paraId="1CCDD8BC" w14:textId="6287167A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Miejscowość: Piaski</w:t>
            </w:r>
          </w:p>
          <w:p w14:paraId="76D47122" w14:textId="20006603" w:rsidR="00C77126" w:rsidRDefault="00515182" w:rsidP="005E2C6C">
            <w:pPr>
              <w:spacing w:line="259" w:lineRule="auto"/>
              <w:jc w:val="both"/>
            </w:pPr>
            <w:r w:rsidRPr="00515182">
              <w:rPr>
                <w:rFonts w:ascii="Arial" w:eastAsia="Arial" w:hAnsi="Arial" w:cs="Arial"/>
                <w:b/>
              </w:rPr>
              <w:t>Kod Pocztowy: 21-050</w:t>
            </w:r>
          </w:p>
        </w:tc>
      </w:tr>
      <w:tr w:rsidR="00C77126" w14:paraId="61409B8A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345E" w14:textId="53E5F14F" w:rsidR="00C77126" w:rsidRPr="00303601" w:rsidRDefault="00515182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Opole Lubelskie</w:t>
            </w:r>
            <w:r w:rsidR="00C77126" w:rsidRPr="00303601">
              <w:t xml:space="preserve"> 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8A2CB" w14:textId="5FED336E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Powiatowy Zespół Doradztwa Rolniczego w Opolu Lubelskim</w:t>
            </w:r>
          </w:p>
          <w:p w14:paraId="6C72BCDF" w14:textId="480D3A18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 xml:space="preserve">Ulica: </w:t>
            </w:r>
            <w:r w:rsidR="00FD47D8" w:rsidRPr="00FD47D8">
              <w:rPr>
                <w:rFonts w:ascii="Arial" w:eastAsia="Arial" w:hAnsi="Arial" w:cs="Arial"/>
                <w:b/>
                <w:highlight w:val="yellow"/>
              </w:rPr>
              <w:t>Przemysłowa 23</w:t>
            </w:r>
          </w:p>
          <w:p w14:paraId="7D39F036" w14:textId="48E37A68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Miejscowość: Opole Lubelskie</w:t>
            </w:r>
          </w:p>
          <w:p w14:paraId="4D62C587" w14:textId="32C138C3" w:rsidR="00C77126" w:rsidRDefault="00515182" w:rsidP="005E2C6C">
            <w:pPr>
              <w:spacing w:line="259" w:lineRule="auto"/>
              <w:jc w:val="both"/>
            </w:pPr>
            <w:r w:rsidRPr="00515182">
              <w:rPr>
                <w:rFonts w:ascii="Arial" w:eastAsia="Arial" w:hAnsi="Arial" w:cs="Arial"/>
                <w:b/>
              </w:rPr>
              <w:t>Kod Pocztowy: 24-300</w:t>
            </w:r>
          </w:p>
        </w:tc>
      </w:tr>
      <w:tr w:rsidR="00C77126" w14:paraId="482BCD08" w14:textId="77777777" w:rsidTr="00EA2D7D">
        <w:trPr>
          <w:trHeight w:val="473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BF2A0" w14:textId="649ADDCC" w:rsidR="00C77126" w:rsidRPr="00303601" w:rsidRDefault="00515182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Kraśnik</w:t>
            </w:r>
            <w:r w:rsidR="00C77126" w:rsidRPr="00303601">
              <w:t xml:space="preserve"> 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1DA2" w14:textId="10662428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Powiatowy Zespół Doradztwa Rolniczego w Kraśniku</w:t>
            </w:r>
          </w:p>
          <w:p w14:paraId="37C5B2E8" w14:textId="77777777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Ulica: Słowackiego 7</w:t>
            </w:r>
          </w:p>
          <w:p w14:paraId="366D4D11" w14:textId="77777777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Miejscowość: Kraśnik</w:t>
            </w:r>
          </w:p>
          <w:p w14:paraId="27B79069" w14:textId="1A325667" w:rsidR="00C77126" w:rsidRDefault="00515182" w:rsidP="005E2C6C">
            <w:pPr>
              <w:spacing w:line="259" w:lineRule="auto"/>
              <w:jc w:val="both"/>
            </w:pPr>
            <w:r w:rsidRPr="00515182">
              <w:rPr>
                <w:rFonts w:ascii="Arial" w:eastAsia="Arial" w:hAnsi="Arial" w:cs="Arial"/>
                <w:b/>
              </w:rPr>
              <w:t>Kod Pocztowy: 23-204</w:t>
            </w:r>
            <w:r w:rsidR="00C77126">
              <w:t xml:space="preserve"> </w:t>
            </w:r>
          </w:p>
        </w:tc>
      </w:tr>
      <w:tr w:rsidR="00C77126" w14:paraId="1F254601" w14:textId="77777777" w:rsidTr="00EA2D7D">
        <w:trPr>
          <w:trHeight w:val="476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59149" w14:textId="00DC0166" w:rsidR="00C77126" w:rsidRPr="00303601" w:rsidRDefault="00515182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lastRenderedPageBreak/>
              <w:t>Janów Lubelski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86D48" w14:textId="2FC8CD5D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Powiatowy Zespół Doradztwa Rolniczego w Janowie Lubelskim</w:t>
            </w:r>
          </w:p>
          <w:p w14:paraId="1CD55067" w14:textId="77777777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Ulica: Bialska 11</w:t>
            </w:r>
          </w:p>
          <w:p w14:paraId="3E7A52D0" w14:textId="77777777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Miejscowość: Janów Lubelski</w:t>
            </w:r>
          </w:p>
          <w:p w14:paraId="7A836E24" w14:textId="75C7D5C4" w:rsidR="00C77126" w:rsidRDefault="00515182" w:rsidP="005E2C6C">
            <w:pPr>
              <w:spacing w:line="259" w:lineRule="auto"/>
              <w:jc w:val="both"/>
            </w:pPr>
            <w:r w:rsidRPr="00515182">
              <w:rPr>
                <w:rFonts w:ascii="Arial" w:eastAsia="Arial" w:hAnsi="Arial" w:cs="Arial"/>
                <w:b/>
              </w:rPr>
              <w:t>Kod Pocztowy: 23-300</w:t>
            </w:r>
            <w:r w:rsidR="00C77126">
              <w:t xml:space="preserve"> </w:t>
            </w:r>
          </w:p>
        </w:tc>
      </w:tr>
      <w:tr w:rsidR="00C77126" w14:paraId="032DB477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B4FA1" w14:textId="587421BB" w:rsidR="00C77126" w:rsidRPr="00303601" w:rsidRDefault="00515182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Krasnystaw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B9192" w14:textId="2E37BEBF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Powiatowy Zespół Doradztwa Rolniczego w Krasnymstawie</w:t>
            </w:r>
          </w:p>
          <w:p w14:paraId="6E1C3E37" w14:textId="0DE13410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Ulica: Sobieskiego 3</w:t>
            </w:r>
          </w:p>
          <w:p w14:paraId="4C8BBC51" w14:textId="77777777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Miejscowość: Krasnystaw</w:t>
            </w:r>
          </w:p>
          <w:p w14:paraId="0B2AC755" w14:textId="27C44CB7" w:rsidR="00C77126" w:rsidRDefault="00515182" w:rsidP="005E2C6C">
            <w:pPr>
              <w:spacing w:line="259" w:lineRule="auto"/>
              <w:jc w:val="both"/>
            </w:pPr>
            <w:r w:rsidRPr="00515182">
              <w:rPr>
                <w:rFonts w:ascii="Arial" w:eastAsia="Arial" w:hAnsi="Arial" w:cs="Arial"/>
                <w:b/>
              </w:rPr>
              <w:t>Kod Pocztowy: 22-300</w:t>
            </w:r>
            <w:r w:rsidR="00C77126">
              <w:t xml:space="preserve"> </w:t>
            </w:r>
          </w:p>
        </w:tc>
      </w:tr>
      <w:tr w:rsidR="00C77126" w14:paraId="210540B8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EFA2" w14:textId="23F22F02" w:rsidR="00C77126" w:rsidRPr="00303601" w:rsidRDefault="00515182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Hrubieszów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30B03" w14:textId="54D16F47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Powiatowy Zespół Doradztwa Rolniczego w Hrubieszowie</w:t>
            </w:r>
          </w:p>
          <w:p w14:paraId="098F78FF" w14:textId="4FC12267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 xml:space="preserve">Ulica: </w:t>
            </w:r>
            <w:r w:rsidR="007E0628" w:rsidRPr="00D14BB7">
              <w:rPr>
                <w:rFonts w:ascii="Arial" w:eastAsia="Arial" w:hAnsi="Arial" w:cs="Arial"/>
                <w:b/>
                <w:highlight w:val="yellow"/>
              </w:rPr>
              <w:t>Nowa 31</w:t>
            </w:r>
          </w:p>
          <w:p w14:paraId="018658D5" w14:textId="45CEF0D8" w:rsidR="00515182" w:rsidRPr="00515182" w:rsidRDefault="00515182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515182">
              <w:rPr>
                <w:rFonts w:ascii="Arial" w:eastAsia="Arial" w:hAnsi="Arial" w:cs="Arial"/>
                <w:b/>
              </w:rPr>
              <w:t>Miejscowość: Hrubieszów</w:t>
            </w:r>
          </w:p>
          <w:p w14:paraId="06A5C863" w14:textId="1A0A8506" w:rsidR="00C77126" w:rsidRDefault="00515182" w:rsidP="005E2C6C">
            <w:pPr>
              <w:spacing w:line="259" w:lineRule="auto"/>
              <w:jc w:val="both"/>
            </w:pPr>
            <w:r w:rsidRPr="00515182">
              <w:rPr>
                <w:rFonts w:ascii="Arial" w:eastAsia="Arial" w:hAnsi="Arial" w:cs="Arial"/>
                <w:b/>
              </w:rPr>
              <w:t>Kod Pocztowy: 22-500</w:t>
            </w:r>
            <w:r w:rsidR="00C77126">
              <w:t xml:space="preserve"> </w:t>
            </w:r>
          </w:p>
        </w:tc>
      </w:tr>
      <w:tr w:rsidR="00C77126" w14:paraId="66713621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975B" w14:textId="0F6D02C3" w:rsidR="00C77126" w:rsidRPr="00303601" w:rsidRDefault="00423D95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Sitno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2CC6A" w14:textId="0873F9A5" w:rsidR="00423D95" w:rsidRPr="00423D95" w:rsidRDefault="00423D95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23D95">
              <w:rPr>
                <w:rFonts w:ascii="Arial" w:eastAsia="Arial" w:hAnsi="Arial" w:cs="Arial"/>
                <w:b/>
              </w:rPr>
              <w:t>Powiatowy Zespół Doradztwa Rolniczego w Zamościu z siedzibą w Sitnie</w:t>
            </w:r>
          </w:p>
          <w:p w14:paraId="48B2F2F1" w14:textId="03DE767B" w:rsidR="00423D95" w:rsidRPr="00423D95" w:rsidRDefault="00423D95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23D95">
              <w:rPr>
                <w:rFonts w:ascii="Arial" w:eastAsia="Arial" w:hAnsi="Arial" w:cs="Arial"/>
                <w:b/>
              </w:rPr>
              <w:t>Ulica: Sitno</w:t>
            </w:r>
          </w:p>
          <w:p w14:paraId="0085A1D2" w14:textId="4EB15388" w:rsidR="00423D95" w:rsidRPr="00423D95" w:rsidRDefault="00423D95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23D95">
              <w:rPr>
                <w:rFonts w:ascii="Arial" w:eastAsia="Arial" w:hAnsi="Arial" w:cs="Arial"/>
                <w:b/>
              </w:rPr>
              <w:t>Miejscowość: Sitno 116</w:t>
            </w:r>
          </w:p>
          <w:p w14:paraId="030B6012" w14:textId="219DB6A1" w:rsidR="00C77126" w:rsidRDefault="00423D95" w:rsidP="005E2C6C">
            <w:pPr>
              <w:spacing w:line="259" w:lineRule="auto"/>
              <w:jc w:val="both"/>
            </w:pPr>
            <w:r w:rsidRPr="00423D95">
              <w:rPr>
                <w:rFonts w:ascii="Arial" w:eastAsia="Arial" w:hAnsi="Arial" w:cs="Arial"/>
                <w:b/>
              </w:rPr>
              <w:t>Kod Pocztowy: 22-424</w:t>
            </w:r>
          </w:p>
        </w:tc>
      </w:tr>
      <w:tr w:rsidR="00423D95" w14:paraId="1EFD5997" w14:textId="77777777" w:rsidTr="00EA2D7D">
        <w:trPr>
          <w:trHeight w:val="475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EE38A" w14:textId="7DA622E1" w:rsidR="00423D95" w:rsidRPr="00303601" w:rsidRDefault="00423D95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  <w:szCs w:val="20"/>
              </w:rPr>
            </w:pPr>
            <w:r w:rsidRPr="00303601">
              <w:rPr>
                <w:rFonts w:ascii="Arial" w:hAnsi="Arial" w:cs="Arial"/>
                <w:b/>
                <w:szCs w:val="20"/>
              </w:rPr>
              <w:t>Tomaszów Lubelski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6396" w14:textId="77777777" w:rsidR="00423D95" w:rsidRPr="00423D95" w:rsidRDefault="00423D95" w:rsidP="005E2C6C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3D95">
              <w:rPr>
                <w:rStyle w:val="Pogrubienie"/>
                <w:rFonts w:ascii="Arial" w:hAnsi="Arial" w:cs="Arial"/>
                <w:bCs w:val="0"/>
                <w:sz w:val="20"/>
                <w:szCs w:val="20"/>
              </w:rPr>
              <w:t>Powiatowy Zespół Doradztwa Rolniczego w Tomaszowie Lubelskim</w:t>
            </w:r>
          </w:p>
          <w:p w14:paraId="041344F7" w14:textId="5CA00BB7" w:rsidR="00423D95" w:rsidRPr="00423D95" w:rsidRDefault="00423D95" w:rsidP="005E2C6C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3D95">
              <w:rPr>
                <w:rStyle w:val="Pogrubienie"/>
                <w:rFonts w:ascii="Arial" w:hAnsi="Arial" w:cs="Arial"/>
                <w:bCs w:val="0"/>
                <w:sz w:val="20"/>
                <w:szCs w:val="20"/>
              </w:rPr>
              <w:t>Ulica:</w:t>
            </w:r>
            <w:r w:rsidRPr="00423D95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7E0628" w:rsidRPr="007E062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Lwowska 41</w:t>
            </w:r>
          </w:p>
          <w:p w14:paraId="7249788A" w14:textId="77777777" w:rsidR="00423D95" w:rsidRPr="00423D95" w:rsidRDefault="00423D95" w:rsidP="005E2C6C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3D95">
              <w:rPr>
                <w:rStyle w:val="Pogrubienie"/>
                <w:rFonts w:ascii="Arial" w:hAnsi="Arial" w:cs="Arial"/>
                <w:bCs w:val="0"/>
                <w:sz w:val="20"/>
                <w:szCs w:val="20"/>
              </w:rPr>
              <w:t>Miejscowość:</w:t>
            </w:r>
            <w:r w:rsidRPr="00423D95">
              <w:rPr>
                <w:rFonts w:ascii="Arial" w:hAnsi="Arial" w:cs="Arial"/>
                <w:b/>
                <w:sz w:val="20"/>
                <w:szCs w:val="20"/>
              </w:rPr>
              <w:t> Tomaszów Lubelski</w:t>
            </w:r>
          </w:p>
          <w:p w14:paraId="0A4BF4DC" w14:textId="0C8DF191" w:rsidR="00423D95" w:rsidRPr="00423D95" w:rsidRDefault="00423D95" w:rsidP="005E2C6C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3D95">
              <w:rPr>
                <w:rStyle w:val="Pogrubienie"/>
                <w:rFonts w:ascii="Arial" w:hAnsi="Arial" w:cs="Arial"/>
                <w:bCs w:val="0"/>
                <w:sz w:val="20"/>
                <w:szCs w:val="20"/>
              </w:rPr>
              <w:t>Kod Pocztowy:</w:t>
            </w:r>
            <w:r w:rsidRPr="00423D95">
              <w:rPr>
                <w:rFonts w:ascii="Arial" w:hAnsi="Arial" w:cs="Arial"/>
                <w:b/>
                <w:sz w:val="20"/>
                <w:szCs w:val="20"/>
              </w:rPr>
              <w:t> 22-600</w:t>
            </w:r>
          </w:p>
        </w:tc>
      </w:tr>
      <w:tr w:rsidR="00C77126" w14:paraId="02A2C6FE" w14:textId="77777777" w:rsidTr="00EA2D7D">
        <w:trPr>
          <w:trHeight w:val="476"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6748C" w14:textId="4B940A0F" w:rsidR="00C77126" w:rsidRPr="00303601" w:rsidRDefault="00423D95" w:rsidP="005E2C6C">
            <w:pPr>
              <w:spacing w:line="259" w:lineRule="auto"/>
              <w:jc w:val="both"/>
            </w:pPr>
            <w:r w:rsidRPr="00303601">
              <w:rPr>
                <w:rFonts w:ascii="Arial" w:eastAsia="Arial" w:hAnsi="Arial" w:cs="Arial"/>
                <w:b/>
              </w:rPr>
              <w:t>Biłgoraj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A5685" w14:textId="7C8A6122" w:rsidR="00423D95" w:rsidRPr="00423D95" w:rsidRDefault="00423D95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23D95">
              <w:rPr>
                <w:rFonts w:ascii="Arial" w:eastAsia="Arial" w:hAnsi="Arial" w:cs="Arial"/>
                <w:b/>
              </w:rPr>
              <w:t>Powiatowy Zespół Doradztwa Rolniczego w Biłgoraju</w:t>
            </w:r>
          </w:p>
          <w:p w14:paraId="49F6100C" w14:textId="4CAC34B6" w:rsidR="00423D95" w:rsidRPr="00423D95" w:rsidRDefault="00582418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Ulica: </w:t>
            </w:r>
            <w:r w:rsidR="007E0628" w:rsidRPr="00A43169">
              <w:rPr>
                <w:rFonts w:ascii="Arial" w:eastAsia="Arial" w:hAnsi="Arial" w:cs="Arial"/>
                <w:b/>
                <w:highlight w:val="yellow"/>
              </w:rPr>
              <w:t>Bohaterów Monte Cassino 26</w:t>
            </w:r>
          </w:p>
          <w:p w14:paraId="7FD26D21" w14:textId="77777777" w:rsidR="00423D95" w:rsidRPr="00423D95" w:rsidRDefault="00423D95" w:rsidP="005E2C6C">
            <w:pPr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23D95">
              <w:rPr>
                <w:rFonts w:ascii="Arial" w:eastAsia="Arial" w:hAnsi="Arial" w:cs="Arial"/>
                <w:b/>
              </w:rPr>
              <w:t>Miejscowość: Biłgoraj</w:t>
            </w:r>
          </w:p>
          <w:p w14:paraId="6421E032" w14:textId="46B183D9" w:rsidR="00C77126" w:rsidRDefault="00423D95" w:rsidP="005E2C6C">
            <w:pPr>
              <w:spacing w:line="259" w:lineRule="auto"/>
              <w:jc w:val="both"/>
            </w:pPr>
            <w:r w:rsidRPr="00423D95">
              <w:rPr>
                <w:rFonts w:ascii="Arial" w:eastAsia="Arial" w:hAnsi="Arial" w:cs="Arial"/>
                <w:b/>
              </w:rPr>
              <w:t>Kod Pocztowy: 23-400</w:t>
            </w:r>
            <w:r w:rsidR="00C77126">
              <w:t xml:space="preserve"> </w:t>
            </w:r>
          </w:p>
        </w:tc>
      </w:tr>
    </w:tbl>
    <w:p w14:paraId="14433A4E" w14:textId="77777777" w:rsidR="00423D95" w:rsidRDefault="00423D95" w:rsidP="00DE46BF">
      <w:pPr>
        <w:pStyle w:val="Akapitzlist"/>
        <w:ind w:left="0"/>
        <w:rPr>
          <w:rFonts w:ascii="Arial" w:hAnsi="Arial" w:cs="Arial"/>
        </w:rPr>
      </w:pPr>
    </w:p>
    <w:p w14:paraId="11DD06A0" w14:textId="6995008E" w:rsidR="00366752" w:rsidRPr="00931EAE" w:rsidRDefault="00DE46BF" w:rsidP="00DE46BF">
      <w:pPr>
        <w:pStyle w:val="Akapitzlist"/>
        <w:ind w:left="0"/>
        <w:rPr>
          <w:rFonts w:ascii="Arial" w:hAnsi="Arial" w:cs="Arial"/>
        </w:rPr>
      </w:pPr>
      <w:r w:rsidRPr="00DE46BF">
        <w:rPr>
          <w:rFonts w:ascii="Arial" w:hAnsi="Arial" w:cs="Arial"/>
        </w:rPr>
        <w:t>Szczegółowe informacje nt. ubezpieczanych lokalizacji dostępne są do wglądu w siedzibie</w:t>
      </w:r>
      <w:r>
        <w:rPr>
          <w:rFonts w:ascii="Arial" w:hAnsi="Arial" w:cs="Arial"/>
        </w:rPr>
        <w:t xml:space="preserve"> Lubelskiego</w:t>
      </w:r>
      <w:r w:rsidRPr="00CD0EE3">
        <w:rPr>
          <w:rFonts w:ascii="Arial" w:hAnsi="Arial" w:cs="Arial"/>
        </w:rPr>
        <w:t xml:space="preserve"> Ośrodka Doradztwa Rolniczego w </w:t>
      </w:r>
      <w:r>
        <w:rPr>
          <w:rFonts w:ascii="Arial" w:hAnsi="Arial" w:cs="Arial"/>
        </w:rPr>
        <w:t>Końskowoli.</w:t>
      </w:r>
    </w:p>
    <w:sectPr w:rsidR="00366752" w:rsidRPr="00931EAE" w:rsidSect="00233494">
      <w:headerReference w:type="first" r:id="rId8"/>
      <w:footerReference w:type="first" r:id="rId9"/>
      <w:pgSz w:w="11906" w:h="16838"/>
      <w:pgMar w:top="1786" w:right="1418" w:bottom="2041" w:left="1418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CAE1" w14:textId="77777777" w:rsidR="002B6793" w:rsidRDefault="002B6793" w:rsidP="00EF7953">
      <w:pPr>
        <w:spacing w:after="0" w:line="240" w:lineRule="auto"/>
      </w:pPr>
      <w:r>
        <w:separator/>
      </w:r>
    </w:p>
  </w:endnote>
  <w:endnote w:type="continuationSeparator" w:id="0">
    <w:p w14:paraId="179D6CB9" w14:textId="77777777" w:rsidR="002B6793" w:rsidRDefault="002B6793" w:rsidP="00EF7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 Light">
    <w:altName w:val="Segoe Script"/>
    <w:charset w:val="00"/>
    <w:family w:val="swiss"/>
    <w:pitch w:val="variable"/>
    <w:sig w:usb0="E00002FF" w:usb1="5000205B" w:usb2="00000000" w:usb3="00000000" w:csb0="0000009F" w:csb1="00000000"/>
  </w:font>
  <w:font w:name="Ubuntu">
    <w:altName w:val="Segoe Script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 Medium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06AE" w14:textId="77777777" w:rsidR="00B70700" w:rsidRDefault="00B70700" w:rsidP="00B70700">
    <w:pPr>
      <w:pStyle w:val="Stopka"/>
    </w:pPr>
    <w:r w:rsidRPr="00864098">
      <w:rPr>
        <w:color w:val="FF585D"/>
        <w:spacing w:val="32"/>
        <w:sz w:val="16"/>
        <w:szCs w:val="16"/>
      </w:rPr>
      <w:t>SPRAWDZONE BEZPIECZEŃSTWO |</w:t>
    </w:r>
    <w:r>
      <w:rPr>
        <w:sz w:val="16"/>
        <w:szCs w:val="16"/>
      </w:rPr>
      <w:t xml:space="preserve"> </w:t>
    </w:r>
    <w:r w:rsidRPr="00E50989">
      <w:t xml:space="preserve"> </w:t>
    </w:r>
    <w:r w:rsidRPr="00E50989">
      <w:rPr>
        <w:rFonts w:ascii="Ubuntu Medium" w:hAnsi="Ubuntu Medium"/>
        <w:color w:val="043E71"/>
      </w:rPr>
      <w:t>www.stbu.pl</w:t>
    </w:r>
  </w:p>
  <w:p w14:paraId="11DD06AF" w14:textId="77777777" w:rsidR="00B70700" w:rsidRPr="00864098" w:rsidRDefault="00B70700" w:rsidP="00B70700">
    <w:pPr>
      <w:pStyle w:val="Stopka"/>
      <w:rPr>
        <w:sz w:val="14"/>
      </w:rPr>
    </w:pPr>
  </w:p>
  <w:p w14:paraId="11DD06B0" w14:textId="77777777" w:rsidR="001C4045" w:rsidRPr="001C4045" w:rsidRDefault="001C4045" w:rsidP="001C4045">
    <w:pPr>
      <w:pStyle w:val="Stopka"/>
      <w:rPr>
        <w:color w:val="819EB8"/>
        <w:sz w:val="11"/>
        <w:szCs w:val="11"/>
      </w:rPr>
    </w:pPr>
    <w:r w:rsidRPr="001C4045">
      <w:rPr>
        <w:color w:val="819EB8"/>
        <w:sz w:val="11"/>
        <w:szCs w:val="11"/>
      </w:rPr>
      <w:t>STBU Brokerzy Ubezpieczeniowi Sp. z o.o., ul. Rzemieślnicza 33, 81-855 Sopot, Sekretariat 58 555 82 00, e-mail: stbu@stbu.pl</w:t>
    </w:r>
  </w:p>
  <w:p w14:paraId="11DD06B1" w14:textId="77777777" w:rsidR="001C4045" w:rsidRPr="001C4045" w:rsidRDefault="001C4045" w:rsidP="001C4045">
    <w:pPr>
      <w:pStyle w:val="Stopka"/>
      <w:rPr>
        <w:color w:val="819EB8"/>
        <w:sz w:val="11"/>
        <w:szCs w:val="11"/>
      </w:rPr>
    </w:pPr>
    <w:r w:rsidRPr="001C4045">
      <w:rPr>
        <w:color w:val="819EB8"/>
        <w:sz w:val="11"/>
        <w:szCs w:val="11"/>
      </w:rPr>
      <w:t>ING Bank Śląski SA., nr konta 04 1050 1764 1000 0090 3084 4998, Zezwolenie PUNU nr 385/98, Rejestr brokerów KNF nr 00000385/U, NIP: 585-13-40-951, REGON: 191640955</w:t>
    </w:r>
  </w:p>
  <w:p w14:paraId="11DD06B2" w14:textId="77777777" w:rsidR="00B70700" w:rsidRPr="004275C3" w:rsidRDefault="001C4045" w:rsidP="001C4045">
    <w:pPr>
      <w:pStyle w:val="Stopka"/>
      <w:rPr>
        <w:color w:val="819EB8"/>
        <w:sz w:val="11"/>
        <w:szCs w:val="11"/>
      </w:rPr>
    </w:pPr>
    <w:r w:rsidRPr="001C4045">
      <w:rPr>
        <w:color w:val="819EB8"/>
        <w:sz w:val="11"/>
        <w:szCs w:val="11"/>
      </w:rPr>
      <w:t>KRS 0000090358, Sąd Rejonowy Gdańsk-Północ w Gdańsku, VIII Wydział Gospodarczy Krajowego Rejestru Sądowego, Kapitał Zakładowy: 114.000 PLN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88D3D" w14:textId="77777777" w:rsidR="002B6793" w:rsidRDefault="002B6793" w:rsidP="00EF7953">
      <w:pPr>
        <w:spacing w:after="0" w:line="240" w:lineRule="auto"/>
      </w:pPr>
      <w:r>
        <w:separator/>
      </w:r>
    </w:p>
  </w:footnote>
  <w:footnote w:type="continuationSeparator" w:id="0">
    <w:p w14:paraId="2033505A" w14:textId="77777777" w:rsidR="002B6793" w:rsidRDefault="002B6793" w:rsidP="00EF7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06AD" w14:textId="77777777" w:rsidR="001C4045" w:rsidRDefault="00DD5F3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1DD06B7" wp14:editId="11DD06B8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2124399" cy="792486"/>
          <wp:effectExtent l="0" t="0" r="9525" b="762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o-emf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4399" cy="7924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33FC"/>
    <w:multiLevelType w:val="hybridMultilevel"/>
    <w:tmpl w:val="4E6AB566"/>
    <w:lvl w:ilvl="0" w:tplc="0016ACF6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86594"/>
    <w:multiLevelType w:val="hybridMultilevel"/>
    <w:tmpl w:val="318044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1770E"/>
    <w:multiLevelType w:val="hybridMultilevel"/>
    <w:tmpl w:val="3968C706"/>
    <w:lvl w:ilvl="0" w:tplc="270EC8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FD214D"/>
    <w:multiLevelType w:val="hybridMultilevel"/>
    <w:tmpl w:val="957AD8F2"/>
    <w:lvl w:ilvl="0" w:tplc="58F8946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47DEE"/>
    <w:multiLevelType w:val="hybridMultilevel"/>
    <w:tmpl w:val="D990F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53D36"/>
    <w:multiLevelType w:val="hybridMultilevel"/>
    <w:tmpl w:val="E216FCB4"/>
    <w:lvl w:ilvl="0" w:tplc="270EC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7F27ED"/>
    <w:multiLevelType w:val="hybridMultilevel"/>
    <w:tmpl w:val="E20A2B98"/>
    <w:lvl w:ilvl="0" w:tplc="BC4EA6B0">
      <w:start w:val="1"/>
      <w:numFmt w:val="decimal"/>
      <w:lvlText w:val="%1."/>
      <w:lvlJc w:val="left"/>
      <w:pPr>
        <w:ind w:left="4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546386">
      <w:start w:val="1"/>
      <w:numFmt w:val="lowerLetter"/>
      <w:lvlText w:val="%2"/>
      <w:lvlJc w:val="left"/>
      <w:pPr>
        <w:ind w:left="11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9471CC">
      <w:start w:val="1"/>
      <w:numFmt w:val="lowerRoman"/>
      <w:lvlText w:val="%3"/>
      <w:lvlJc w:val="left"/>
      <w:pPr>
        <w:ind w:left="18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A840DC">
      <w:start w:val="1"/>
      <w:numFmt w:val="decimal"/>
      <w:lvlText w:val="%4"/>
      <w:lvlJc w:val="left"/>
      <w:pPr>
        <w:ind w:left="25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6E07BA">
      <w:start w:val="1"/>
      <w:numFmt w:val="lowerLetter"/>
      <w:lvlText w:val="%5"/>
      <w:lvlJc w:val="left"/>
      <w:pPr>
        <w:ind w:left="32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941066">
      <w:start w:val="1"/>
      <w:numFmt w:val="lowerRoman"/>
      <w:lvlText w:val="%6"/>
      <w:lvlJc w:val="left"/>
      <w:pPr>
        <w:ind w:left="39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903672">
      <w:start w:val="1"/>
      <w:numFmt w:val="decimal"/>
      <w:lvlText w:val="%7"/>
      <w:lvlJc w:val="left"/>
      <w:pPr>
        <w:ind w:left="47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EFEAA">
      <w:start w:val="1"/>
      <w:numFmt w:val="lowerLetter"/>
      <w:lvlText w:val="%8"/>
      <w:lvlJc w:val="left"/>
      <w:pPr>
        <w:ind w:left="54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AED602">
      <w:start w:val="1"/>
      <w:numFmt w:val="lowerRoman"/>
      <w:lvlText w:val="%9"/>
      <w:lvlJc w:val="left"/>
      <w:pPr>
        <w:ind w:left="61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4E76DD8"/>
    <w:multiLevelType w:val="hybridMultilevel"/>
    <w:tmpl w:val="7E3C396A"/>
    <w:lvl w:ilvl="0" w:tplc="270EC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F57BF"/>
    <w:multiLevelType w:val="hybridMultilevel"/>
    <w:tmpl w:val="EADEF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A57C5"/>
    <w:multiLevelType w:val="hybridMultilevel"/>
    <w:tmpl w:val="C9204A22"/>
    <w:lvl w:ilvl="0" w:tplc="270EC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876F3"/>
    <w:multiLevelType w:val="hybridMultilevel"/>
    <w:tmpl w:val="50A2C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929">
    <w:abstractNumId w:val="7"/>
  </w:num>
  <w:num w:numId="2" w16cid:durableId="617223579">
    <w:abstractNumId w:val="9"/>
  </w:num>
  <w:num w:numId="3" w16cid:durableId="1875463307">
    <w:abstractNumId w:val="1"/>
  </w:num>
  <w:num w:numId="4" w16cid:durableId="1053775021">
    <w:abstractNumId w:val="3"/>
  </w:num>
  <w:num w:numId="5" w16cid:durableId="1912503938">
    <w:abstractNumId w:val="6"/>
  </w:num>
  <w:num w:numId="6" w16cid:durableId="121964920">
    <w:abstractNumId w:val="8"/>
  </w:num>
  <w:num w:numId="7" w16cid:durableId="2011135353">
    <w:abstractNumId w:val="10"/>
  </w:num>
  <w:num w:numId="8" w16cid:durableId="267008598">
    <w:abstractNumId w:val="4"/>
  </w:num>
  <w:num w:numId="9" w16cid:durableId="573050597">
    <w:abstractNumId w:val="0"/>
  </w:num>
  <w:num w:numId="10" w16cid:durableId="591205261">
    <w:abstractNumId w:val="5"/>
  </w:num>
  <w:num w:numId="11" w16cid:durableId="1751270691">
    <w:abstractNumId w:val="2"/>
  </w:num>
  <w:num w:numId="12" w16cid:durableId="7604196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8249625">
    <w:abstractNumId w:val="9"/>
  </w:num>
  <w:num w:numId="14" w16cid:durableId="20339193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CC0"/>
    <w:rsid w:val="00000139"/>
    <w:rsid w:val="0000706C"/>
    <w:rsid w:val="00007B7C"/>
    <w:rsid w:val="000265C7"/>
    <w:rsid w:val="0004267C"/>
    <w:rsid w:val="000B0D17"/>
    <w:rsid w:val="000B51FE"/>
    <w:rsid w:val="000B556F"/>
    <w:rsid w:val="000B7A8B"/>
    <w:rsid w:val="000D6136"/>
    <w:rsid w:val="000F4D6A"/>
    <w:rsid w:val="000F5599"/>
    <w:rsid w:val="000F6B3D"/>
    <w:rsid w:val="00105CCC"/>
    <w:rsid w:val="001355A3"/>
    <w:rsid w:val="00145465"/>
    <w:rsid w:val="00155DC5"/>
    <w:rsid w:val="00162A44"/>
    <w:rsid w:val="0017321F"/>
    <w:rsid w:val="00197FB6"/>
    <w:rsid w:val="001B4504"/>
    <w:rsid w:val="001C4045"/>
    <w:rsid w:val="001F2CFD"/>
    <w:rsid w:val="001F4547"/>
    <w:rsid w:val="00201FCD"/>
    <w:rsid w:val="00202D33"/>
    <w:rsid w:val="00206FDB"/>
    <w:rsid w:val="00227B7F"/>
    <w:rsid w:val="00230A48"/>
    <w:rsid w:val="00233494"/>
    <w:rsid w:val="00234371"/>
    <w:rsid w:val="00254C3B"/>
    <w:rsid w:val="002665F6"/>
    <w:rsid w:val="00276ECB"/>
    <w:rsid w:val="002A575C"/>
    <w:rsid w:val="002B457F"/>
    <w:rsid w:val="002B5223"/>
    <w:rsid w:val="002B6793"/>
    <w:rsid w:val="002C4F27"/>
    <w:rsid w:val="002C50EC"/>
    <w:rsid w:val="002D006C"/>
    <w:rsid w:val="00303601"/>
    <w:rsid w:val="0031603C"/>
    <w:rsid w:val="00316A55"/>
    <w:rsid w:val="003338C8"/>
    <w:rsid w:val="003422E7"/>
    <w:rsid w:val="0036164C"/>
    <w:rsid w:val="00364AD3"/>
    <w:rsid w:val="00366752"/>
    <w:rsid w:val="0039730D"/>
    <w:rsid w:val="003A0FFF"/>
    <w:rsid w:val="003B7768"/>
    <w:rsid w:val="003E1E57"/>
    <w:rsid w:val="003E454E"/>
    <w:rsid w:val="003E5D94"/>
    <w:rsid w:val="003E7CC0"/>
    <w:rsid w:val="0041504B"/>
    <w:rsid w:val="00423D95"/>
    <w:rsid w:val="004275C3"/>
    <w:rsid w:val="004311AA"/>
    <w:rsid w:val="00482543"/>
    <w:rsid w:val="00497421"/>
    <w:rsid w:val="0049747D"/>
    <w:rsid w:val="00497FE4"/>
    <w:rsid w:val="004A67FC"/>
    <w:rsid w:val="004D1C10"/>
    <w:rsid w:val="004D5621"/>
    <w:rsid w:val="004D6818"/>
    <w:rsid w:val="004F1AA9"/>
    <w:rsid w:val="004F3BE4"/>
    <w:rsid w:val="00515182"/>
    <w:rsid w:val="0051709E"/>
    <w:rsid w:val="00531932"/>
    <w:rsid w:val="00534A34"/>
    <w:rsid w:val="00534EA1"/>
    <w:rsid w:val="005439D0"/>
    <w:rsid w:val="0057098C"/>
    <w:rsid w:val="00582418"/>
    <w:rsid w:val="00593404"/>
    <w:rsid w:val="005A33FB"/>
    <w:rsid w:val="005C3BC8"/>
    <w:rsid w:val="005C5F3A"/>
    <w:rsid w:val="005D6941"/>
    <w:rsid w:val="005E2C6C"/>
    <w:rsid w:val="005E664B"/>
    <w:rsid w:val="00605A7D"/>
    <w:rsid w:val="00613474"/>
    <w:rsid w:val="006159FE"/>
    <w:rsid w:val="0061680A"/>
    <w:rsid w:val="00625FF1"/>
    <w:rsid w:val="00630FF1"/>
    <w:rsid w:val="006554AF"/>
    <w:rsid w:val="00657735"/>
    <w:rsid w:val="00662102"/>
    <w:rsid w:val="00664606"/>
    <w:rsid w:val="00665285"/>
    <w:rsid w:val="00681B22"/>
    <w:rsid w:val="006940F3"/>
    <w:rsid w:val="006A3009"/>
    <w:rsid w:val="006A781B"/>
    <w:rsid w:val="006A7DD3"/>
    <w:rsid w:val="006F7B1A"/>
    <w:rsid w:val="006F7B51"/>
    <w:rsid w:val="00702061"/>
    <w:rsid w:val="00723FC4"/>
    <w:rsid w:val="0073261B"/>
    <w:rsid w:val="00750866"/>
    <w:rsid w:val="00751F07"/>
    <w:rsid w:val="0076763C"/>
    <w:rsid w:val="00774337"/>
    <w:rsid w:val="007905E2"/>
    <w:rsid w:val="00791EF8"/>
    <w:rsid w:val="007A16C1"/>
    <w:rsid w:val="007B405D"/>
    <w:rsid w:val="007E0628"/>
    <w:rsid w:val="007F34A3"/>
    <w:rsid w:val="00820BBD"/>
    <w:rsid w:val="00830FE0"/>
    <w:rsid w:val="00844888"/>
    <w:rsid w:val="008543D6"/>
    <w:rsid w:val="00861CB0"/>
    <w:rsid w:val="00864098"/>
    <w:rsid w:val="00865714"/>
    <w:rsid w:val="00865ADE"/>
    <w:rsid w:val="0088586F"/>
    <w:rsid w:val="008B2FB9"/>
    <w:rsid w:val="008B45E8"/>
    <w:rsid w:val="008B5D34"/>
    <w:rsid w:val="008C365F"/>
    <w:rsid w:val="008D7280"/>
    <w:rsid w:val="008F157E"/>
    <w:rsid w:val="00903756"/>
    <w:rsid w:val="0093143C"/>
    <w:rsid w:val="00931EAE"/>
    <w:rsid w:val="009811B1"/>
    <w:rsid w:val="00996266"/>
    <w:rsid w:val="009A4882"/>
    <w:rsid w:val="009B098D"/>
    <w:rsid w:val="009B6E4A"/>
    <w:rsid w:val="009C4F57"/>
    <w:rsid w:val="009D269D"/>
    <w:rsid w:val="009E4F0A"/>
    <w:rsid w:val="009E4FF7"/>
    <w:rsid w:val="00A008B6"/>
    <w:rsid w:val="00A12D30"/>
    <w:rsid w:val="00A14171"/>
    <w:rsid w:val="00A16E63"/>
    <w:rsid w:val="00A43169"/>
    <w:rsid w:val="00A44DC1"/>
    <w:rsid w:val="00A537C8"/>
    <w:rsid w:val="00A76C75"/>
    <w:rsid w:val="00A864B2"/>
    <w:rsid w:val="00A96E6D"/>
    <w:rsid w:val="00AA2CEB"/>
    <w:rsid w:val="00AB1909"/>
    <w:rsid w:val="00AB7B1E"/>
    <w:rsid w:val="00AC3A2A"/>
    <w:rsid w:val="00AC4486"/>
    <w:rsid w:val="00AE191C"/>
    <w:rsid w:val="00B02413"/>
    <w:rsid w:val="00B34F59"/>
    <w:rsid w:val="00B70700"/>
    <w:rsid w:val="00B84DF4"/>
    <w:rsid w:val="00B8598B"/>
    <w:rsid w:val="00BA5701"/>
    <w:rsid w:val="00BD149E"/>
    <w:rsid w:val="00BF11FC"/>
    <w:rsid w:val="00BF4880"/>
    <w:rsid w:val="00BF4ABC"/>
    <w:rsid w:val="00BF542C"/>
    <w:rsid w:val="00BF69DD"/>
    <w:rsid w:val="00C001D9"/>
    <w:rsid w:val="00C02374"/>
    <w:rsid w:val="00C3655F"/>
    <w:rsid w:val="00C37392"/>
    <w:rsid w:val="00C40EF6"/>
    <w:rsid w:val="00C5607F"/>
    <w:rsid w:val="00C715F3"/>
    <w:rsid w:val="00C72CB2"/>
    <w:rsid w:val="00C77126"/>
    <w:rsid w:val="00C82E06"/>
    <w:rsid w:val="00C849A5"/>
    <w:rsid w:val="00C86298"/>
    <w:rsid w:val="00C97D22"/>
    <w:rsid w:val="00CB3300"/>
    <w:rsid w:val="00CC2FEE"/>
    <w:rsid w:val="00CC6226"/>
    <w:rsid w:val="00CC6D37"/>
    <w:rsid w:val="00CF084C"/>
    <w:rsid w:val="00CF160D"/>
    <w:rsid w:val="00D00979"/>
    <w:rsid w:val="00D039DB"/>
    <w:rsid w:val="00D071B8"/>
    <w:rsid w:val="00D14BB7"/>
    <w:rsid w:val="00D35FCD"/>
    <w:rsid w:val="00D65407"/>
    <w:rsid w:val="00D86B1B"/>
    <w:rsid w:val="00D86C66"/>
    <w:rsid w:val="00D9008C"/>
    <w:rsid w:val="00D90C2B"/>
    <w:rsid w:val="00DC1412"/>
    <w:rsid w:val="00DD5F32"/>
    <w:rsid w:val="00DE46BF"/>
    <w:rsid w:val="00DF1D2D"/>
    <w:rsid w:val="00DF2305"/>
    <w:rsid w:val="00E06A5A"/>
    <w:rsid w:val="00E50989"/>
    <w:rsid w:val="00E607DC"/>
    <w:rsid w:val="00E61E54"/>
    <w:rsid w:val="00EA7547"/>
    <w:rsid w:val="00EB0CDD"/>
    <w:rsid w:val="00EB1B98"/>
    <w:rsid w:val="00ED33C0"/>
    <w:rsid w:val="00ED5552"/>
    <w:rsid w:val="00ED668B"/>
    <w:rsid w:val="00EE5CB9"/>
    <w:rsid w:val="00EF0CD6"/>
    <w:rsid w:val="00EF5929"/>
    <w:rsid w:val="00EF7953"/>
    <w:rsid w:val="00F00CDB"/>
    <w:rsid w:val="00F05279"/>
    <w:rsid w:val="00F301F8"/>
    <w:rsid w:val="00F3101E"/>
    <w:rsid w:val="00F34E8E"/>
    <w:rsid w:val="00F55EDF"/>
    <w:rsid w:val="00F75129"/>
    <w:rsid w:val="00F820DB"/>
    <w:rsid w:val="00F85F21"/>
    <w:rsid w:val="00F85F26"/>
    <w:rsid w:val="00F96826"/>
    <w:rsid w:val="00F97614"/>
    <w:rsid w:val="00FB1486"/>
    <w:rsid w:val="00FC5603"/>
    <w:rsid w:val="00FD47D8"/>
    <w:rsid w:val="00FD481F"/>
    <w:rsid w:val="00FD514C"/>
    <w:rsid w:val="00FE13EE"/>
    <w:rsid w:val="00FE6C4E"/>
    <w:rsid w:val="00F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D05F5"/>
  <w15:docId w15:val="{C678ED5C-B2B3-40D7-A813-7FF8E828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BU - Treść"/>
    <w:qFormat/>
    <w:rsid w:val="000B7A8B"/>
    <w:pPr>
      <w:spacing w:line="288" w:lineRule="auto"/>
    </w:pPr>
    <w:rPr>
      <w:rFonts w:ascii="Ubuntu Light" w:hAnsi="Ubuntu Light"/>
      <w:sz w:val="20"/>
    </w:rPr>
  </w:style>
  <w:style w:type="paragraph" w:styleId="Nagwek1">
    <w:name w:val="heading 1"/>
    <w:aliases w:val="STBU - Nagłówek 1"/>
    <w:basedOn w:val="Normalny"/>
    <w:next w:val="Normalny"/>
    <w:link w:val="Nagwek1Znak"/>
    <w:uiPriority w:val="9"/>
    <w:qFormat/>
    <w:rsid w:val="00F820DB"/>
    <w:pPr>
      <w:keepNext/>
      <w:keepLines/>
      <w:spacing w:after="80"/>
      <w:outlineLvl w:val="0"/>
    </w:pPr>
    <w:rPr>
      <w:rFonts w:ascii="Ubuntu" w:eastAsiaTheme="majorEastAsia" w:hAnsi="Ubuntu" w:cstheme="majorBidi"/>
      <w:color w:val="043E71"/>
      <w:sz w:val="54"/>
      <w:szCs w:val="32"/>
    </w:rPr>
  </w:style>
  <w:style w:type="paragraph" w:styleId="Nagwek2">
    <w:name w:val="heading 2"/>
    <w:aliases w:val="STBU - Nagłówek 2"/>
    <w:basedOn w:val="Normalny"/>
    <w:next w:val="Normalny"/>
    <w:link w:val="Nagwek2Znak"/>
    <w:uiPriority w:val="9"/>
    <w:unhideWhenUsed/>
    <w:qFormat/>
    <w:rsid w:val="000F5599"/>
    <w:pPr>
      <w:keepNext/>
      <w:keepLines/>
      <w:spacing w:before="80" w:after="80"/>
      <w:outlineLvl w:val="1"/>
    </w:pPr>
    <w:rPr>
      <w:rFonts w:eastAsiaTheme="majorEastAsia" w:cstheme="majorBidi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7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953"/>
  </w:style>
  <w:style w:type="paragraph" w:styleId="Stopka">
    <w:name w:val="footer"/>
    <w:basedOn w:val="Normalny"/>
    <w:link w:val="StopkaZnak"/>
    <w:uiPriority w:val="99"/>
    <w:unhideWhenUsed/>
    <w:rsid w:val="00EF7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953"/>
  </w:style>
  <w:style w:type="character" w:customStyle="1" w:styleId="Nagwek1Znak">
    <w:name w:val="Nagłówek 1 Znak"/>
    <w:aliases w:val="STBU - Nagłówek 1 Znak"/>
    <w:basedOn w:val="Domylnaczcionkaakapitu"/>
    <w:link w:val="Nagwek1"/>
    <w:uiPriority w:val="9"/>
    <w:rsid w:val="00F820DB"/>
    <w:rPr>
      <w:rFonts w:ascii="Ubuntu" w:eastAsiaTheme="majorEastAsia" w:hAnsi="Ubuntu" w:cstheme="majorBidi"/>
      <w:color w:val="043E71"/>
      <w:sz w:val="54"/>
      <w:szCs w:val="32"/>
    </w:rPr>
  </w:style>
  <w:style w:type="character" w:customStyle="1" w:styleId="Nagwek2Znak">
    <w:name w:val="Nagłówek 2 Znak"/>
    <w:aliases w:val="STBU - Nagłówek 2 Znak"/>
    <w:basedOn w:val="Domylnaczcionkaakapitu"/>
    <w:link w:val="Nagwek2"/>
    <w:uiPriority w:val="9"/>
    <w:rsid w:val="000F5599"/>
    <w:rPr>
      <w:rFonts w:ascii="Ubuntu" w:eastAsiaTheme="majorEastAsia" w:hAnsi="Ubuntu" w:cstheme="majorBidi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C97D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C97D2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7F34A3"/>
    <w:rPr>
      <w:color w:val="808080"/>
    </w:rPr>
  </w:style>
  <w:style w:type="table" w:styleId="Tabela-Siatka">
    <w:name w:val="Table Grid"/>
    <w:aliases w:val="STBU"/>
    <w:basedOn w:val="Standardowy"/>
    <w:uiPriority w:val="39"/>
    <w:rsid w:val="009E4FF7"/>
    <w:pPr>
      <w:spacing w:after="0" w:line="240" w:lineRule="auto"/>
    </w:pPr>
    <w:rPr>
      <w:rFonts w:ascii="Ubuntu Light" w:hAnsi="Ubuntu Light"/>
      <w:sz w:val="1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108" w:type="dxa"/>
        <w:bottom w:w="108" w:type="dxa"/>
      </w:tblCellMar>
    </w:tblPr>
    <w:tblStylePr w:type="firstRow">
      <w:rPr>
        <w:rFonts w:ascii="Ubuntu Light" w:hAnsi="Ubuntu Light"/>
        <w:b w:val="0"/>
        <w:color w:val="FFFFFF" w:themeColor="background1"/>
        <w:sz w:val="18"/>
      </w:rPr>
      <w:tblPr/>
      <w:tcPr>
        <w:shd w:val="clear" w:color="auto" w:fill="043E71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A0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8B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00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08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08C"/>
    <w:rPr>
      <w:rFonts w:ascii="Ubuntu Light" w:hAnsi="Ubuntu 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0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08C"/>
    <w:rPr>
      <w:rFonts w:ascii="Ubuntu Light" w:hAnsi="Ubuntu Light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B405D"/>
    <w:pPr>
      <w:spacing w:after="0" w:line="240" w:lineRule="auto"/>
    </w:pPr>
    <w:rPr>
      <w:rFonts w:ascii="Ubuntu Light" w:hAnsi="Ubuntu Light"/>
      <w:sz w:val="20"/>
    </w:rPr>
  </w:style>
  <w:style w:type="table" w:customStyle="1" w:styleId="TableGrid">
    <w:name w:val="TableGrid"/>
    <w:rsid w:val="00C7712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423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23D95"/>
    <w:rPr>
      <w:b/>
      <w:bCs/>
    </w:rPr>
  </w:style>
  <w:style w:type="paragraph" w:customStyle="1" w:styleId="Default">
    <w:name w:val="Default"/>
    <w:rsid w:val="005E2C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olubowicz\Documents\stbuszablony\listownik_do_pdf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77D7B-2E0B-44EA-A167-9071AC86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listownik_do_pdf</Template>
  <TotalTime>112</TotalTime>
  <Pages>6</Pages>
  <Words>1670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Ołubowicz</dc:creator>
  <cp:lastModifiedBy>Karolina Kozorys</cp:lastModifiedBy>
  <cp:revision>20</cp:revision>
  <cp:lastPrinted>2020-04-17T06:39:00Z</cp:lastPrinted>
  <dcterms:created xsi:type="dcterms:W3CDTF">2026-03-03T12:08:00Z</dcterms:created>
  <dcterms:modified xsi:type="dcterms:W3CDTF">2026-04-02T09:25:00Z</dcterms:modified>
</cp:coreProperties>
</file>